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0724D" w:rsidRPr="00F0724D" w:rsidRDefault="00F0724D" w:rsidP="002A17D3">
      <w:pPr>
        <w:spacing w:after="0"/>
        <w:jc w:val="center"/>
        <w:rPr>
          <w:rFonts w:ascii="Traditional Arabic" w:hAnsi="Traditional Arabic" w:cs="Traditional Arabic"/>
          <w:rtl/>
          <w:lang w:val="fr-FR"/>
        </w:rPr>
      </w:pPr>
      <w:bookmarkStart w:id="0" w:name="_GoBack"/>
      <w:bookmarkEnd w:id="0"/>
    </w:p>
    <w:p w:rsidR="00F0724D" w:rsidRPr="001F56C8" w:rsidRDefault="00F0724D" w:rsidP="00F0724D">
      <w:pPr>
        <w:pStyle w:val="En-tte"/>
        <w:bidi/>
        <w:jc w:val="center"/>
        <w:rPr>
          <w:rFonts w:ascii="Traditional Arabic" w:hAnsi="Traditional Arabic" w:cs="Traditional Arabic"/>
          <w:b/>
          <w:bCs/>
          <w:sz w:val="32"/>
          <w:szCs w:val="32"/>
          <w:rtl/>
          <w:lang w:val="fr-FR" w:bidi="ar-LB"/>
        </w:rPr>
      </w:pPr>
      <w:r w:rsidRPr="00FE7D47">
        <w:rPr>
          <w:rFonts w:ascii="Traditional Arabic" w:hAnsi="Traditional Arabic" w:cs="Traditional Arabic"/>
          <w:b/>
          <w:bCs/>
          <w:sz w:val="32"/>
          <w:szCs w:val="32"/>
          <w:rtl/>
          <w:lang w:val="fr-FR" w:bidi="ar-LB"/>
        </w:rPr>
        <w:t xml:space="preserve">لجنة الرقابة على </w:t>
      </w:r>
      <w:r w:rsidRPr="001F56C8">
        <w:rPr>
          <w:rFonts w:ascii="Traditional Arabic" w:hAnsi="Traditional Arabic" w:cs="Traditional Arabic"/>
          <w:b/>
          <w:bCs/>
          <w:sz w:val="32"/>
          <w:szCs w:val="32"/>
          <w:rtl/>
          <w:lang w:val="fr-FR" w:bidi="ar-LB"/>
        </w:rPr>
        <w:t xml:space="preserve">محفوظات الإنتربول </w:t>
      </w:r>
    </w:p>
    <w:p w:rsidR="00F0724D" w:rsidRPr="001F56C8" w:rsidRDefault="00F0724D" w:rsidP="005E71F2">
      <w:pPr>
        <w:pStyle w:val="En-tte"/>
        <w:bidi/>
        <w:jc w:val="center"/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  <w:lang w:val="fr-FR" w:bidi="ar-LB"/>
        </w:rPr>
      </w:pPr>
      <w:r w:rsidRPr="001F56C8">
        <w:rPr>
          <w:rFonts w:ascii="Traditional Arabic" w:hAnsi="Traditional Arabic" w:cs="Traditional Arabic" w:hint="cs"/>
          <w:b/>
          <w:bCs/>
          <w:color w:val="FF0000"/>
          <w:sz w:val="32"/>
          <w:szCs w:val="32"/>
          <w:rtl/>
        </w:rPr>
        <w:t xml:space="preserve">استمارة </w:t>
      </w:r>
      <w:r w:rsidRPr="001F56C8">
        <w:rPr>
          <w:rFonts w:ascii="Traditional Arabic" w:hAnsi="Traditional Arabic" w:cs="Traditional Arabic"/>
          <w:b/>
          <w:bCs/>
          <w:color w:val="FF0000"/>
          <w:sz w:val="32"/>
          <w:szCs w:val="32"/>
          <w:rtl/>
        </w:rPr>
        <w:t>طلب</w:t>
      </w:r>
      <w:r w:rsidR="00390E29" w:rsidRPr="001F56C8">
        <w:rPr>
          <w:rFonts w:ascii="Traditional Arabic" w:hAnsi="Traditional Arabic" w:cs="Traditional Arabic" w:hint="cs"/>
          <w:b/>
          <w:bCs/>
          <w:color w:val="FF0000"/>
          <w:sz w:val="32"/>
          <w:szCs w:val="32"/>
          <w:rtl/>
        </w:rPr>
        <w:t xml:space="preserve"> </w:t>
      </w:r>
    </w:p>
    <w:p w:rsidR="00437DE0" w:rsidRPr="001F56C8" w:rsidRDefault="00FE7D47" w:rsidP="00F0724D">
      <w:pPr>
        <w:bidi/>
        <w:spacing w:after="0"/>
        <w:jc w:val="center"/>
        <w:rPr>
          <w:rFonts w:ascii="Traditional Arabic" w:hAnsi="Traditional Arabic" w:cs="Traditional Arabic" w:hint="cs"/>
          <w:i/>
          <w:iCs/>
          <w:sz w:val="26"/>
          <w:szCs w:val="26"/>
          <w:rtl/>
          <w:lang w:val="fr-FR" w:bidi="ar-LB"/>
        </w:rPr>
      </w:pPr>
      <w:r w:rsidRPr="001F56C8">
        <w:rPr>
          <w:rFonts w:ascii="Traditional Arabic" w:hAnsi="Traditional Arabic" w:cs="Traditional Arabic" w:hint="cs"/>
          <w:i/>
          <w:iCs/>
          <w:sz w:val="26"/>
          <w:szCs w:val="26"/>
          <w:rtl/>
          <w:lang w:val="fr-FR" w:bidi="ar-LB"/>
        </w:rPr>
        <w:t xml:space="preserve">يرجى ملء جميع الحقول ذات الصلة </w:t>
      </w:r>
      <w:r w:rsidR="002A17D3" w:rsidRPr="001F56C8">
        <w:rPr>
          <w:rFonts w:ascii="Traditional Arabic" w:hAnsi="Traditional Arabic" w:cs="Traditional Arabic" w:hint="cs"/>
          <w:i/>
          <w:iCs/>
          <w:sz w:val="26"/>
          <w:szCs w:val="26"/>
          <w:rtl/>
          <w:lang w:val="fr-FR" w:bidi="ar-LB"/>
        </w:rPr>
        <w:t>وإحالة</w:t>
      </w:r>
      <w:r w:rsidRPr="001F56C8">
        <w:rPr>
          <w:rFonts w:ascii="Traditional Arabic" w:hAnsi="Traditional Arabic" w:cs="Traditional Arabic" w:hint="cs"/>
          <w:i/>
          <w:iCs/>
          <w:sz w:val="26"/>
          <w:szCs w:val="26"/>
          <w:rtl/>
          <w:lang w:val="fr-FR" w:bidi="ar-LB"/>
        </w:rPr>
        <w:t xml:space="preserve"> الوثائق المطلوبة حتى يتسنى لنا قبول الطلب والنظر فيه على النحو الواجب. </w:t>
      </w:r>
    </w:p>
    <w:tbl>
      <w:tblPr>
        <w:bidiVisual/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1"/>
      </w:tblGrid>
      <w:tr w:rsidR="00437DE0" w:rsidRPr="00EC16D6" w:rsidTr="00DB1643">
        <w:tc>
          <w:tcPr>
            <w:tcW w:w="9781" w:type="dxa"/>
            <w:shd w:val="clear" w:color="auto" w:fill="auto"/>
          </w:tcPr>
          <w:p w:rsidR="00437DE0" w:rsidRPr="001F56C8" w:rsidRDefault="00DB1643" w:rsidP="00FB0ED9">
            <w:pPr>
              <w:pStyle w:val="Paragraphedeliste"/>
              <w:tabs>
                <w:tab w:val="left" w:pos="358"/>
              </w:tabs>
              <w:bidi/>
              <w:spacing w:before="120" w:after="0" w:line="400" w:lineRule="exact"/>
              <w:ind w:left="4" w:hanging="4"/>
              <w:contextualSpacing w:val="0"/>
              <w:rPr>
                <w:rFonts w:ascii="Traditional Arabic" w:hAnsi="Traditional Arabic" w:cs="Traditional Arabic" w:hint="cs"/>
                <w:b/>
                <w:bCs/>
                <w:color w:val="0070C0"/>
                <w:sz w:val="28"/>
                <w:szCs w:val="28"/>
                <w:rtl/>
                <w:lang w:bidi="ar-LB"/>
              </w:rPr>
            </w:pPr>
            <w:bookmarkStart w:id="1" w:name="lt_pId011"/>
            <w:r w:rsidRPr="001F56C8">
              <w:rPr>
                <w:rFonts w:ascii="Traditional Arabic" w:hAnsi="Traditional Arabic" w:cs="Traditional Arabic"/>
                <w:b/>
                <w:bCs/>
                <w:color w:val="0070C0"/>
                <w:sz w:val="28"/>
                <w:szCs w:val="28"/>
                <w:rtl/>
              </w:rPr>
              <w:t>ألف. طبيعة الطلب</w:t>
            </w:r>
            <w:bookmarkEnd w:id="1"/>
          </w:p>
          <w:p w:rsidR="00437DE0" w:rsidRPr="001F56C8" w:rsidRDefault="006F49FD" w:rsidP="00F0724D">
            <w:pPr>
              <w:bidi/>
              <w:spacing w:before="120" w:after="0" w:line="400" w:lineRule="exact"/>
              <w:ind w:left="357"/>
              <w:jc w:val="both"/>
              <w:rPr>
                <w:rFonts w:ascii="Traditional Arabic" w:hAnsi="Traditional Arabic" w:cs="Traditional Arabic"/>
                <w:sz w:val="28"/>
                <w:szCs w:val="28"/>
                <w:lang w:val="en-GB"/>
              </w:rPr>
            </w:pPr>
            <w:bookmarkStart w:id="2" w:name="lt_pId012"/>
            <w:r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يرجى أخذ العلم بأن اللجنة لا تنظر إلا في البيانات التي تُعامَل عبر قنوات الإنتربول</w:t>
            </w:r>
            <w:r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End w:id="2"/>
            <w:r w:rsidR="00437DE0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 xml:space="preserve"> </w:t>
            </w:r>
            <w:bookmarkStart w:id="3" w:name="lt_pId013"/>
            <w:r w:rsidR="00746E2D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ولا يحق لها إجراء أيّ تحقيق أو اتخاذ أيّ تدبير بشأن الملفات الوطنية</w:t>
            </w:r>
            <w:r w:rsidR="00746E2D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End w:id="3"/>
            <w:r w:rsidR="00437DE0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 xml:space="preserve"> </w:t>
            </w:r>
            <w:bookmarkStart w:id="4" w:name="lt_pId014"/>
            <w:r w:rsidR="00763B0C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فالسلطات الوطنية أو الإقليمية المختصة هي الوحيدة التي يمكنها القيام بذلك</w:t>
            </w:r>
            <w:r w:rsidR="00763B0C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End w:id="4"/>
            <w:r w:rsidR="00437DE0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 xml:space="preserve"> </w:t>
            </w:r>
          </w:p>
          <w:p w:rsidR="00437DE0" w:rsidRPr="00EC16D6" w:rsidRDefault="003E51FA" w:rsidP="00F0724D">
            <w:pPr>
              <w:pStyle w:val="Paragraphedeliste"/>
              <w:tabs>
                <w:tab w:val="right" w:pos="3499"/>
                <w:tab w:val="right" w:pos="4712"/>
              </w:tabs>
              <w:bidi/>
              <w:spacing w:before="200" w:after="0" w:line="400" w:lineRule="exact"/>
              <w:ind w:left="357"/>
              <w:contextualSpacing w:val="0"/>
              <w:rPr>
                <w:rFonts w:ascii="Traditional Arabic" w:hAnsi="Traditional Arabic" w:cs="Traditional Arabic"/>
                <w:sz w:val="28"/>
                <w:szCs w:val="28"/>
              </w:rPr>
            </w:pPr>
            <w:bookmarkStart w:id="5" w:name="lt_pId015"/>
            <w:r w:rsidRPr="001F56C8">
              <w:rPr>
                <w:rFonts w:ascii="Segoe UI Symbol" w:hAnsi="Segoe UI Symbol" w:cs="Segoe UI Symbol"/>
                <w:sz w:val="28"/>
                <w:szCs w:val="28"/>
              </w:rPr>
              <w:t>☐</w:t>
            </w:r>
            <w:r w:rsidR="00F0724D" w:rsidRPr="001F56C8">
              <w:rPr>
                <w:rFonts w:ascii="Traditional Arabic" w:hAnsi="Traditional Arabic" w:cs="Traditional Arabic" w:hint="cs"/>
                <w:sz w:val="28"/>
                <w:szCs w:val="28"/>
                <w:rtl/>
              </w:rPr>
              <w:t xml:space="preserve"> </w:t>
            </w:r>
            <w:r w:rsidRPr="001F56C8">
              <w:rPr>
                <w:rFonts w:ascii="Traditional Arabic" w:hAnsi="Traditional Arabic" w:cs="Traditional Arabic"/>
                <w:sz w:val="28"/>
                <w:szCs w:val="28"/>
                <w:rtl/>
              </w:rPr>
              <w:t xml:space="preserve">طلب </w:t>
            </w:r>
            <w:r w:rsidR="00FE7D47" w:rsidRPr="001F56C8">
              <w:rPr>
                <w:rFonts w:ascii="Traditional Arabic" w:hAnsi="Traditional Arabic" w:cs="Traditional Arabic" w:hint="cs"/>
                <w:sz w:val="28"/>
                <w:szCs w:val="28"/>
                <w:rtl/>
              </w:rPr>
              <w:t>لل</w:t>
            </w:r>
            <w:r w:rsidRPr="001F56C8">
              <w:rPr>
                <w:rFonts w:ascii="Traditional Arabic" w:hAnsi="Traditional Arabic" w:cs="Traditional Arabic"/>
                <w:sz w:val="28"/>
                <w:szCs w:val="28"/>
                <w:rtl/>
              </w:rPr>
              <w:t>اطلاع على بيانات</w:t>
            </w:r>
            <w:bookmarkEnd w:id="5"/>
            <w:r w:rsidR="00437DE0" w:rsidRPr="001F56C8">
              <w:rPr>
                <w:rFonts w:ascii="Traditional Arabic" w:hAnsi="Traditional Arabic" w:cs="Traditional Arabic"/>
                <w:sz w:val="28"/>
                <w:szCs w:val="28"/>
              </w:rPr>
              <w:t xml:space="preserve">   </w:t>
            </w:r>
            <w:r w:rsidR="00437DE0" w:rsidRPr="001F56C8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  <w:r w:rsidR="00437DE0" w:rsidRPr="001F56C8">
              <w:rPr>
                <w:rFonts w:ascii="Traditional Arabic" w:hAnsi="Traditional Arabic" w:cs="Traditional Arabic"/>
                <w:sz w:val="28"/>
                <w:szCs w:val="28"/>
              </w:rPr>
              <w:tab/>
              <w:t xml:space="preserve"> </w:t>
            </w:r>
            <w:r w:rsidR="00437DE0" w:rsidRPr="001F56C8">
              <w:rPr>
                <w:rFonts w:ascii="Segoe UI Symbol" w:eastAsia="MS Gothic" w:hAnsi="Segoe UI Symbol" w:cs="Segoe UI Symbol"/>
                <w:sz w:val="28"/>
                <w:szCs w:val="28"/>
              </w:rPr>
              <w:t>☐</w:t>
            </w:r>
            <w:r w:rsidR="00437DE0" w:rsidRPr="001F56C8">
              <w:rPr>
                <w:rFonts w:ascii="Traditional Arabic" w:hAnsi="Traditional Arabic" w:cs="Traditional Arabic"/>
                <w:sz w:val="28"/>
                <w:szCs w:val="28"/>
              </w:rPr>
              <w:t xml:space="preserve"> </w:t>
            </w:r>
            <w:r w:rsidR="009B5D4A" w:rsidRPr="001F56C8">
              <w:rPr>
                <w:rFonts w:ascii="Traditional Arabic" w:hAnsi="Traditional Arabic" w:cs="Traditional Arabic" w:hint="cs"/>
                <w:sz w:val="28"/>
                <w:szCs w:val="28"/>
                <w:rtl/>
              </w:rPr>
              <w:t>تصحيح/حذف بيانات</w:t>
            </w:r>
            <w:r w:rsidR="00437DE0" w:rsidRPr="001F56C8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  <w:r w:rsidR="009B5D4A" w:rsidRPr="001F56C8">
              <w:rPr>
                <w:rFonts w:ascii="Traditional Arabic" w:hAnsi="Traditional Arabic" w:cs="Traditional Arabic"/>
                <w:sz w:val="28"/>
                <w:szCs w:val="28"/>
              </w:rPr>
              <w:t xml:space="preserve"> </w:t>
            </w:r>
            <w:r w:rsidR="009B5D4A" w:rsidRPr="001F56C8">
              <w:rPr>
                <w:rFonts w:ascii="Segoe UI Symbol" w:eastAsia="MS Gothic" w:hAnsi="Segoe UI Symbol" w:cs="Segoe UI Symbol"/>
                <w:sz w:val="28"/>
                <w:szCs w:val="28"/>
              </w:rPr>
              <w:t>☐</w:t>
            </w:r>
            <w:r w:rsidR="009B5D4A" w:rsidRPr="001F56C8">
              <w:rPr>
                <w:rFonts w:ascii="Traditional Arabic" w:hAnsi="Traditional Arabic" w:cs="Traditional Arabic"/>
                <w:sz w:val="28"/>
                <w:szCs w:val="28"/>
              </w:rPr>
              <w:t xml:space="preserve">         </w:t>
            </w:r>
            <w:r w:rsidR="009B5D4A" w:rsidRPr="001F56C8">
              <w:rPr>
                <w:rFonts w:ascii="Traditional Arabic" w:hAnsi="Traditional Arabic" w:cs="Traditional Arabic" w:hint="cs"/>
                <w:sz w:val="28"/>
                <w:szCs w:val="28"/>
                <w:rtl/>
                <w:lang w:val="fr-FR" w:bidi="ar-LB"/>
              </w:rPr>
              <w:t>إعادة النظر في طلب</w:t>
            </w:r>
            <w:r w:rsidR="009B5D4A">
              <w:rPr>
                <w:rFonts w:ascii="Traditional Arabic" w:hAnsi="Traditional Arabic" w:cs="Traditional Arabic"/>
                <w:sz w:val="28"/>
                <w:szCs w:val="28"/>
              </w:rPr>
              <w:t xml:space="preserve">  </w:t>
            </w:r>
          </w:p>
          <w:p w:rsidR="00437DE0" w:rsidRPr="00FB0ED9" w:rsidRDefault="00437DE0" w:rsidP="00FB0ED9">
            <w:pPr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</w:p>
        </w:tc>
      </w:tr>
    </w:tbl>
    <w:p w:rsidR="00437DE0" w:rsidRPr="00EC16D6" w:rsidRDefault="00437DE0" w:rsidP="00DB1643">
      <w:pPr>
        <w:tabs>
          <w:tab w:val="decimal" w:leader="underscore" w:pos="7371"/>
          <w:tab w:val="right" w:leader="underscore" w:pos="9356"/>
        </w:tabs>
        <w:bidi/>
        <w:spacing w:after="0"/>
        <w:rPr>
          <w:rFonts w:ascii="Traditional Arabic" w:hAnsi="Traditional Arabic" w:cs="Traditional Arabic"/>
        </w:rPr>
      </w:pPr>
    </w:p>
    <w:tbl>
      <w:tblPr>
        <w:bidiVisual/>
        <w:tblW w:w="9782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2"/>
      </w:tblGrid>
      <w:tr w:rsidR="00437DE0" w:rsidRPr="00EC16D6" w:rsidTr="00FB0ED9">
        <w:tc>
          <w:tcPr>
            <w:tcW w:w="9782" w:type="dxa"/>
            <w:shd w:val="clear" w:color="auto" w:fill="auto"/>
          </w:tcPr>
          <w:p w:rsidR="00437DE0" w:rsidRPr="001F56C8" w:rsidRDefault="00EC16D6" w:rsidP="00FB0ED9">
            <w:pPr>
              <w:pStyle w:val="Paragraphedeliste"/>
              <w:bidi/>
              <w:spacing w:before="120" w:after="0" w:line="400" w:lineRule="exact"/>
              <w:ind w:left="0"/>
              <w:contextualSpacing w:val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</w:pPr>
            <w:bookmarkStart w:id="6" w:name="lt_pId017"/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باء.</w:t>
            </w:r>
            <w:r w:rsidR="00754501"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مقدم الطلب</w:t>
            </w:r>
            <w:bookmarkEnd w:id="6"/>
            <w:r w:rsidR="00437DE0"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 xml:space="preserve"> </w:t>
            </w:r>
          </w:p>
          <w:p w:rsidR="009B5D4A" w:rsidRPr="001F56C8" w:rsidRDefault="009B5D4A" w:rsidP="00FB0ED9">
            <w:pPr>
              <w:pStyle w:val="Paragraphedeliste"/>
              <w:numPr>
                <w:ilvl w:val="0"/>
                <w:numId w:val="8"/>
              </w:numPr>
              <w:bidi/>
              <w:spacing w:before="120" w:after="0" w:line="400" w:lineRule="exact"/>
              <w:ind w:left="429" w:hanging="425"/>
              <w:contextualSpacing w:val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إذا كان مقدّم الطلب شخصا</w:t>
            </w:r>
            <w:r w:rsidR="00390E29"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  <w:lang w:bidi="ar-LB"/>
              </w:rPr>
              <w:t>ً</w:t>
            </w:r>
          </w:p>
          <w:p w:rsidR="00437DE0" w:rsidRPr="001F56C8" w:rsidRDefault="002137D7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429"/>
              <w:contextualSpacing w:val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</w:pPr>
            <w:bookmarkStart w:id="7" w:name="lt_pId018"/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الاسم العائلي</w:t>
            </w:r>
            <w:bookmarkEnd w:id="7"/>
            <w:r w:rsidR="00437DE0"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ab/>
            </w:r>
          </w:p>
          <w:p w:rsidR="00EC16D6" w:rsidRPr="001F56C8" w:rsidRDefault="00EC16D6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429"/>
              <w:contextualSpacing w:val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الاسم الشخصي</w:t>
            </w:r>
          </w:p>
          <w:p w:rsidR="00437DE0" w:rsidRPr="001F56C8" w:rsidRDefault="00904D56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429"/>
              <w:contextualSpacing w:val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bookmarkStart w:id="8" w:name="lt_pId020"/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تاريخ ومكان الولادة</w:t>
            </w:r>
            <w:bookmarkEnd w:id="8"/>
            <w:r w:rsidR="00437DE0"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ab/>
            </w:r>
          </w:p>
          <w:p w:rsidR="00437DE0" w:rsidRPr="001F56C8" w:rsidRDefault="0040122F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429"/>
              <w:contextualSpacing w:val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bookmarkStart w:id="9" w:name="lt_pId021"/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الجنسية</w:t>
            </w:r>
            <w:bookmarkEnd w:id="9"/>
            <w:r w:rsidR="00437DE0"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ab/>
            </w:r>
          </w:p>
          <w:p w:rsidR="00437DE0" w:rsidRPr="001F56C8" w:rsidRDefault="002F77F7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429"/>
              <w:contextualSpacing w:val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bookmarkStart w:id="10" w:name="lt_pId022"/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 xml:space="preserve">العنوان (اختياري إذا ورد عنوان </w:t>
            </w:r>
            <w:r w:rsidR="002A17D3"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ممثّل</w:t>
            </w: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 xml:space="preserve"> مقد</w:t>
            </w:r>
            <w:r w:rsidR="00FE7D47"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ّ</w:t>
            </w: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م الطلب في القسم ’جيم</w:t>
            </w: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>‘</w:t>
            </w:r>
            <w:bookmarkEnd w:id="10"/>
            <w:r w:rsidR="00EC16D6"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)</w:t>
            </w:r>
          </w:p>
          <w:p w:rsidR="00437DE0" w:rsidRPr="001F56C8" w:rsidRDefault="00437DE0" w:rsidP="00FB0ED9">
            <w:pPr>
              <w:tabs>
                <w:tab w:val="right" w:leader="underscore" w:pos="9248"/>
              </w:tabs>
              <w:bidi/>
              <w:spacing w:after="0" w:line="400" w:lineRule="exact"/>
              <w:ind w:left="318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ab/>
            </w:r>
          </w:p>
          <w:p w:rsidR="00437DE0" w:rsidRPr="001F56C8" w:rsidRDefault="00437DE0" w:rsidP="00FB0ED9">
            <w:pPr>
              <w:tabs>
                <w:tab w:val="right" w:leader="underscore" w:pos="9248"/>
              </w:tabs>
              <w:bidi/>
              <w:spacing w:after="0" w:line="400" w:lineRule="exact"/>
              <w:ind w:left="318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ab/>
            </w:r>
          </w:p>
          <w:p w:rsidR="00437DE0" w:rsidRPr="001F56C8" w:rsidRDefault="00437DE0" w:rsidP="00FB0ED9">
            <w:pPr>
              <w:tabs>
                <w:tab w:val="right" w:leader="underscore" w:pos="9248"/>
              </w:tabs>
              <w:bidi/>
              <w:spacing w:after="0" w:line="400" w:lineRule="exact"/>
              <w:ind w:left="318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ab/>
            </w:r>
          </w:p>
          <w:p w:rsidR="00437DE0" w:rsidRPr="001F56C8" w:rsidRDefault="00437DE0" w:rsidP="00FB0ED9">
            <w:pPr>
              <w:tabs>
                <w:tab w:val="right" w:leader="underscore" w:pos="9248"/>
              </w:tabs>
              <w:bidi/>
              <w:spacing w:after="0" w:line="400" w:lineRule="exact"/>
              <w:ind w:left="318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ab/>
            </w:r>
          </w:p>
          <w:p w:rsidR="00437DE0" w:rsidRPr="001F56C8" w:rsidRDefault="00E23519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318"/>
              <w:contextualSpacing w:val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</w:pPr>
            <w:bookmarkStart w:id="11" w:name="lt_pId023"/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البريد الإلكتروني (اختيار</w:t>
            </w:r>
            <w:r w:rsidR="00EC16D6"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ي)</w:t>
            </w:r>
            <w:bookmarkEnd w:id="11"/>
            <w:r w:rsidR="00437DE0"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ab/>
            </w:r>
          </w:p>
          <w:p w:rsidR="009B5D4A" w:rsidRPr="001F56C8" w:rsidRDefault="009B5D4A" w:rsidP="00FD56EA">
            <w:pPr>
              <w:pStyle w:val="Paragraphedeliste"/>
              <w:numPr>
                <w:ilvl w:val="0"/>
                <w:numId w:val="8"/>
              </w:numPr>
              <w:bidi/>
              <w:spacing w:before="240" w:after="0" w:line="400" w:lineRule="exact"/>
              <w:ind w:left="431" w:hanging="425"/>
              <w:contextualSpacing w:val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إذا كان مقدّم الطلب كيانا</w:t>
            </w:r>
            <w:r w:rsidR="00390E29"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ً</w:t>
            </w: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 xml:space="preserve">: </w:t>
            </w:r>
          </w:p>
          <w:p w:rsidR="009B5D4A" w:rsidRPr="001F56C8" w:rsidRDefault="009B5D4A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 xml:space="preserve">الاسم </w:t>
            </w: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 xml:space="preserve">الكامل للكيان </w:t>
            </w:r>
          </w:p>
          <w:p w:rsidR="009B5D4A" w:rsidRPr="001F56C8" w:rsidRDefault="009B5D4A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تاريخ إنشائه أو تسجيله</w:t>
            </w:r>
          </w:p>
          <w:p w:rsidR="00E51309" w:rsidRPr="001F56C8" w:rsidRDefault="00E51309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مكان إنشائه أو تسجيله</w:t>
            </w:r>
          </w:p>
          <w:p w:rsidR="00E51309" w:rsidRPr="001F56C8" w:rsidRDefault="00E51309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 xml:space="preserve">رقم التسجيل الرسمي (إذا وجد) </w:t>
            </w:r>
          </w:p>
          <w:p w:rsidR="00E51309" w:rsidRPr="001F56C8" w:rsidRDefault="00E51309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العنوان الرسمي</w:t>
            </w:r>
          </w:p>
          <w:p w:rsidR="009B5D4A" w:rsidRPr="001F56C8" w:rsidRDefault="009B5D4A" w:rsidP="00FD56EA">
            <w:pPr>
              <w:pStyle w:val="Paragraphedeliste"/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exact"/>
              <w:ind w:left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</w:pPr>
          </w:p>
          <w:p w:rsidR="00E51309" w:rsidRPr="001F56C8" w:rsidRDefault="00E51309" w:rsidP="00E51309">
            <w:pPr>
              <w:pStyle w:val="Paragraphedeliste"/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ind w:left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الشخص الذي يتمتع بالصفة/السلطة لتمثيل الكيان</w:t>
            </w:r>
          </w:p>
          <w:p w:rsidR="00E51309" w:rsidRPr="001F56C8" w:rsidRDefault="00E51309" w:rsidP="00E51309">
            <w:pPr>
              <w:pStyle w:val="Paragraphedeliste"/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ind w:left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الاسم الكامل</w:t>
            </w:r>
          </w:p>
          <w:p w:rsidR="00E51309" w:rsidRPr="001F56C8" w:rsidRDefault="00E51309" w:rsidP="00E51309">
            <w:pPr>
              <w:pStyle w:val="Paragraphedeliste"/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ind w:left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الاسم الشخصي</w:t>
            </w:r>
          </w:p>
          <w:p w:rsidR="00E51309" w:rsidRPr="001F56C8" w:rsidRDefault="00E51309" w:rsidP="00E51309">
            <w:pPr>
              <w:pStyle w:val="Paragraphedeliste"/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ind w:left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 xml:space="preserve">تاريخ ومكان الولادة </w:t>
            </w:r>
          </w:p>
          <w:p w:rsidR="00E51309" w:rsidRPr="00FB0ED9" w:rsidRDefault="00E51309" w:rsidP="00E51309">
            <w:pPr>
              <w:pStyle w:val="Paragraphedeliste"/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ind w:left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</w:pPr>
            <w:r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lastRenderedPageBreak/>
              <w:t>الصفة</w:t>
            </w:r>
          </w:p>
          <w:p w:rsidR="00E51309" w:rsidRPr="00FB0ED9" w:rsidRDefault="00E51309" w:rsidP="00E51309">
            <w:pPr>
              <w:pStyle w:val="Paragraphedeliste"/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ind w:left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</w:pPr>
          </w:p>
          <w:p w:rsidR="00E51309" w:rsidRPr="00FB0ED9" w:rsidRDefault="00E51309" w:rsidP="00E51309">
            <w:pPr>
              <w:pStyle w:val="Paragraphedeliste"/>
              <w:tabs>
                <w:tab w:val="right" w:leader="underscore" w:pos="9248"/>
              </w:tabs>
              <w:bidi/>
              <w:spacing w:after="0" w:line="240" w:lineRule="auto"/>
              <w:ind w:left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r w:rsidRPr="00FB0ED9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البريد الإلكتروني (اختيار</w:t>
            </w:r>
            <w:r w:rsidRPr="00FB0ED9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ي)</w:t>
            </w:r>
            <w:r w:rsidRPr="00FB0ED9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ab/>
            </w:r>
          </w:p>
          <w:p w:rsidR="009B5D4A" w:rsidRPr="00FB0ED9" w:rsidRDefault="009B5D4A" w:rsidP="009B5D4A">
            <w:pPr>
              <w:pStyle w:val="Paragraphedeliste"/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ind w:left="0"/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</w:pPr>
          </w:p>
        </w:tc>
      </w:tr>
    </w:tbl>
    <w:p w:rsidR="00EC16D6" w:rsidRPr="00EC16D6" w:rsidRDefault="00EC16D6" w:rsidP="00437DE0">
      <w:pPr>
        <w:tabs>
          <w:tab w:val="decimal" w:leader="underscore" w:pos="7371"/>
          <w:tab w:val="right" w:leader="underscore" w:pos="9356"/>
        </w:tabs>
        <w:spacing w:after="0"/>
        <w:rPr>
          <w:rFonts w:ascii="Traditional Arabic" w:hAnsi="Traditional Arabic" w:cs="Traditional Arabic"/>
          <w:color w:val="00437A"/>
          <w:sz w:val="28"/>
          <w:szCs w:val="28"/>
        </w:rPr>
      </w:pPr>
    </w:p>
    <w:tbl>
      <w:tblPr>
        <w:bidiVisual/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93"/>
      </w:tblGrid>
      <w:tr w:rsidR="00437DE0" w:rsidRPr="009A47FD" w:rsidTr="00DB1643">
        <w:tc>
          <w:tcPr>
            <w:tcW w:w="9781" w:type="dxa"/>
            <w:shd w:val="clear" w:color="auto" w:fill="auto"/>
          </w:tcPr>
          <w:p w:rsidR="00437DE0" w:rsidRPr="001F56C8" w:rsidRDefault="00326C89" w:rsidP="00FB0ED9">
            <w:pPr>
              <w:pStyle w:val="Paragraphedeliste"/>
              <w:bidi/>
              <w:spacing w:before="120" w:after="0" w:line="400" w:lineRule="exact"/>
              <w:ind w:left="0"/>
              <w:contextualSpacing w:val="0"/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</w:pPr>
            <w:bookmarkStart w:id="12" w:name="lt_pId024"/>
            <w:r w:rsidRPr="00FE7D47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 xml:space="preserve">جيم. </w:t>
            </w: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ممثل مقد</w:t>
            </w:r>
            <w:r w:rsidR="00E51309" w:rsidRPr="001F56C8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ّ</w:t>
            </w:r>
            <w:r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م الطلب (إن وجد</w:t>
            </w:r>
            <w:bookmarkEnd w:id="12"/>
            <w:r w:rsidR="00FE7D47" w:rsidRPr="001F56C8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</w:rPr>
              <w:t>(</w:t>
            </w:r>
          </w:p>
          <w:p w:rsidR="00437DE0" w:rsidRPr="009A47FD" w:rsidRDefault="002F17A2" w:rsidP="00FB0ED9">
            <w:pPr>
              <w:bidi/>
              <w:spacing w:after="0" w:line="400" w:lineRule="exact"/>
              <w:ind w:left="429"/>
              <w:jc w:val="both"/>
              <w:rPr>
                <w:rFonts w:ascii="Traditional Arabic" w:hAnsi="Traditional Arabic" w:cs="Traditional Arabic"/>
                <w:b/>
                <w:bCs/>
                <w:i/>
                <w:iCs/>
                <w:color w:val="00437A"/>
                <w:sz w:val="28"/>
                <w:szCs w:val="28"/>
              </w:rPr>
            </w:pPr>
            <w:bookmarkStart w:id="13" w:name="lt_pId025"/>
            <w:r w:rsidRPr="001F56C8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>يحق لمقد</w:t>
            </w:r>
            <w:r w:rsidR="00FC13C1" w:rsidRPr="001F56C8">
              <w:rPr>
                <w:rFonts w:ascii="Traditional Arabic" w:hAnsi="Traditional Arabic" w:cs="Traditional Arabic" w:hint="cs"/>
                <w:i/>
                <w:iCs/>
                <w:color w:val="00437A"/>
                <w:sz w:val="28"/>
                <w:szCs w:val="28"/>
                <w:rtl/>
              </w:rPr>
              <w:t>ّ</w:t>
            </w:r>
            <w:r w:rsidRPr="001F56C8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>م الطلب أن</w:t>
            </w:r>
            <w:r w:rsidR="00FC13C1" w:rsidRPr="001F56C8">
              <w:rPr>
                <w:rFonts w:ascii="Traditional Arabic" w:hAnsi="Traditional Arabic" w:cs="Traditional Arabic" w:hint="cs"/>
                <w:i/>
                <w:iCs/>
                <w:color w:val="00437A"/>
                <w:sz w:val="28"/>
                <w:szCs w:val="28"/>
                <w:rtl/>
              </w:rPr>
              <w:t xml:space="preserve"> </w:t>
            </w:r>
            <w:r w:rsidR="009A47FD" w:rsidRPr="001F56C8">
              <w:rPr>
                <w:rFonts w:ascii="Traditional Arabic" w:hAnsi="Traditional Arabic" w:cs="Traditional Arabic" w:hint="cs"/>
                <w:i/>
                <w:iCs/>
                <w:color w:val="00437A"/>
                <w:sz w:val="28"/>
                <w:szCs w:val="28"/>
                <w:rtl/>
              </w:rPr>
              <w:t>يعيّن</w:t>
            </w:r>
            <w:r w:rsidR="00E11D2C" w:rsidRPr="001F56C8">
              <w:rPr>
                <w:rFonts w:ascii="Traditional Arabic" w:hAnsi="Traditional Arabic" w:cs="Traditional Arabic" w:hint="cs"/>
                <w:i/>
                <w:iCs/>
                <w:color w:val="00437A"/>
                <w:sz w:val="28"/>
                <w:szCs w:val="28"/>
                <w:rtl/>
              </w:rPr>
              <w:t xml:space="preserve"> عدة</w:t>
            </w:r>
            <w:r w:rsidR="009A47FD" w:rsidRPr="001F56C8">
              <w:rPr>
                <w:rFonts w:ascii="Traditional Arabic" w:hAnsi="Traditional Arabic" w:cs="Traditional Arabic" w:hint="cs"/>
                <w:i/>
                <w:iCs/>
                <w:color w:val="00437A"/>
                <w:sz w:val="28"/>
                <w:szCs w:val="28"/>
                <w:rtl/>
              </w:rPr>
              <w:t xml:space="preserve"> ممثلين عنه</w:t>
            </w:r>
            <w:r w:rsidRPr="001F56C8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>، لكن يجوز لواحد منهم فقط أن ي</w:t>
            </w:r>
            <w:r w:rsidR="00FC13C1" w:rsidRPr="001F56C8">
              <w:rPr>
                <w:rFonts w:ascii="Traditional Arabic" w:hAnsi="Traditional Arabic" w:cs="Traditional Arabic" w:hint="cs"/>
                <w:i/>
                <w:iCs/>
                <w:color w:val="00437A"/>
                <w:sz w:val="28"/>
                <w:szCs w:val="28"/>
                <w:rtl/>
              </w:rPr>
              <w:t>ضطلع بدور</w:t>
            </w:r>
            <w:r w:rsidRPr="001F56C8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 xml:space="preserve"> جهة الاتصال مع اللجن</w:t>
            </w:r>
            <w:bookmarkEnd w:id="13"/>
            <w:r w:rsidR="00E51309" w:rsidRPr="001F56C8">
              <w:rPr>
                <w:rFonts w:ascii="Traditional Arabic" w:hAnsi="Traditional Arabic" w:cs="Traditional Arabic" w:hint="cs"/>
                <w:i/>
                <w:iCs/>
                <w:color w:val="00437A"/>
                <w:sz w:val="28"/>
                <w:szCs w:val="28"/>
                <w:rtl/>
              </w:rPr>
              <w:t xml:space="preserve">ة. </w:t>
            </w:r>
            <w:r w:rsidR="00437DE0" w:rsidRPr="001F56C8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</w:rPr>
              <w:t xml:space="preserve"> </w:t>
            </w:r>
            <w:bookmarkStart w:id="14" w:name="lt_pId026"/>
            <w:r w:rsidR="00117179" w:rsidRPr="001F56C8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>ويرجى إرفاق</w:t>
            </w:r>
            <w:r w:rsidR="00117179" w:rsidRPr="00E11D2C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 xml:space="preserve"> أسماء جميع الممثلين في وثيقة منفصلة (إذا كان لمقد</w:t>
            </w:r>
            <w:r w:rsidR="00FC13C1" w:rsidRPr="00E11D2C">
              <w:rPr>
                <w:rFonts w:ascii="Traditional Arabic" w:hAnsi="Traditional Arabic" w:cs="Traditional Arabic" w:hint="cs"/>
                <w:i/>
                <w:iCs/>
                <w:color w:val="00437A"/>
                <w:sz w:val="28"/>
                <w:szCs w:val="28"/>
                <w:rtl/>
              </w:rPr>
              <w:t>ّ</w:t>
            </w:r>
            <w:r w:rsidR="00117179" w:rsidRPr="00E11D2C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>م الطلب أكثر من ممث</w:t>
            </w:r>
            <w:r w:rsidR="002A17D3">
              <w:rPr>
                <w:rFonts w:ascii="Traditional Arabic" w:hAnsi="Traditional Arabic" w:cs="Traditional Arabic" w:hint="cs"/>
                <w:i/>
                <w:iCs/>
                <w:color w:val="00437A"/>
                <w:sz w:val="28"/>
                <w:szCs w:val="28"/>
                <w:rtl/>
              </w:rPr>
              <w:t>ّ</w:t>
            </w:r>
            <w:r w:rsidR="00117179" w:rsidRPr="00E11D2C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 xml:space="preserve">ل) وتقديم المعلومات </w:t>
            </w:r>
            <w:r w:rsidR="00117179" w:rsidRPr="009A47FD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>المتعلقة بجهة الاتصال أدناه</w:t>
            </w:r>
            <w:r w:rsidR="00117179" w:rsidRPr="009A47FD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</w:rPr>
              <w:t>.</w:t>
            </w:r>
            <w:bookmarkEnd w:id="14"/>
          </w:p>
          <w:p w:rsidR="00437DE0" w:rsidRPr="009A47FD" w:rsidRDefault="00437DE0" w:rsidP="00FB0ED9">
            <w:pPr>
              <w:bidi/>
              <w:spacing w:after="0" w:line="400" w:lineRule="exact"/>
              <w:ind w:left="429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</w:p>
          <w:p w:rsidR="00437DE0" w:rsidRPr="009A47FD" w:rsidRDefault="00BA46C4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429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bookmarkStart w:id="15" w:name="lt_pId027"/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  <w:rtl/>
              </w:rPr>
              <w:t>الاسم العائلي</w:t>
            </w:r>
            <w:bookmarkEnd w:id="15"/>
            <w:r w:rsidR="00437DE0"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F31C8C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429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bookmarkStart w:id="16" w:name="lt_pId028"/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  <w:rtl/>
              </w:rPr>
              <w:t>الاسم الشخصي</w:t>
            </w:r>
            <w:bookmarkEnd w:id="16"/>
            <w:r w:rsidR="00437DE0"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68731F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429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bookmarkStart w:id="17" w:name="lt_pId029"/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  <w:rtl/>
              </w:rPr>
              <w:t>الصفة (محام، أو أحد أفراد الأسرة، أو غير</w:t>
            </w:r>
            <w:bookmarkEnd w:id="17"/>
            <w:r w:rsidR="0098280D">
              <w:rPr>
                <w:rFonts w:ascii="Traditional Arabic" w:hAnsi="Traditional Arabic" w:cs="Traditional Arabic" w:hint="cs"/>
                <w:color w:val="00437A"/>
                <w:sz w:val="28"/>
                <w:szCs w:val="28"/>
                <w:rtl/>
              </w:rPr>
              <w:t xml:space="preserve"> ذلك</w:t>
            </w:r>
            <w:r w:rsidR="00EC16D6" w:rsidRPr="009A47FD">
              <w:rPr>
                <w:rFonts w:ascii="Traditional Arabic" w:hAnsi="Traditional Arabic" w:cs="Traditional Arabic" w:hint="cs"/>
                <w:color w:val="00437A"/>
                <w:sz w:val="28"/>
                <w:szCs w:val="28"/>
                <w:rtl/>
              </w:rPr>
              <w:t>)</w:t>
            </w:r>
            <w:r w:rsidR="00437DE0"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215432" w:rsidP="00FB0ED9">
            <w:pPr>
              <w:pStyle w:val="Paragraphedeliste"/>
              <w:tabs>
                <w:tab w:val="right" w:leader="underscore" w:pos="9248"/>
              </w:tabs>
              <w:bidi/>
              <w:spacing w:after="0" w:line="400" w:lineRule="exact"/>
              <w:ind w:left="429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bookmarkStart w:id="18" w:name="lt_pId030"/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  <w:rtl/>
              </w:rPr>
              <w:t>اسم الهيئة الممثلة، إن وجدت (مكتب محاماة، أو منظمة غير حكومية، أو غير ذلك</w:t>
            </w:r>
            <w:bookmarkEnd w:id="18"/>
            <w:r w:rsidR="0098280D">
              <w:rPr>
                <w:rFonts w:ascii="Traditional Arabic" w:hAnsi="Traditional Arabic" w:cs="Traditional Arabic" w:hint="cs"/>
                <w:color w:val="00437A"/>
                <w:sz w:val="28"/>
                <w:szCs w:val="28"/>
                <w:rtl/>
              </w:rPr>
              <w:t>، إذا وجد</w:t>
            </w:r>
            <w:r w:rsidR="00EC16D6" w:rsidRPr="009A47FD">
              <w:rPr>
                <w:rFonts w:ascii="Traditional Arabic" w:hAnsi="Traditional Arabic" w:cs="Traditional Arabic" w:hint="cs"/>
                <w:color w:val="00437A"/>
                <w:sz w:val="28"/>
                <w:szCs w:val="28"/>
                <w:rtl/>
              </w:rPr>
              <w:t>)</w:t>
            </w:r>
            <w:r w:rsidR="00437DE0"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248"/>
              </w:tabs>
              <w:bidi/>
              <w:spacing w:after="0" w:line="400" w:lineRule="exact"/>
              <w:ind w:left="429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5D42F0" w:rsidP="00FB0ED9">
            <w:pPr>
              <w:pStyle w:val="Paragraphedeliste"/>
              <w:tabs>
                <w:tab w:val="right" w:leader="underscore" w:pos="9248"/>
              </w:tabs>
              <w:bidi/>
              <w:spacing w:before="120" w:after="0" w:line="400" w:lineRule="exact"/>
              <w:ind w:left="431"/>
              <w:contextualSpacing w:val="0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bookmarkStart w:id="19" w:name="lt_pId031"/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  <w:rtl/>
              </w:rPr>
              <w:t>العنوان</w:t>
            </w:r>
            <w:bookmarkEnd w:id="19"/>
            <w:r w:rsidR="00EC16D6"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 xml:space="preserve"> </w:t>
            </w:r>
            <w:r w:rsidR="00437DE0"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248"/>
              </w:tabs>
              <w:bidi/>
              <w:spacing w:after="0" w:line="400" w:lineRule="exact"/>
              <w:ind w:left="429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248"/>
              </w:tabs>
              <w:bidi/>
              <w:spacing w:after="0" w:line="400" w:lineRule="exact"/>
              <w:ind w:left="429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248"/>
              </w:tabs>
              <w:bidi/>
              <w:spacing w:after="0" w:line="400" w:lineRule="exact"/>
              <w:ind w:left="429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6514A9" w:rsidP="00FB0ED9">
            <w:pPr>
              <w:pStyle w:val="Paragraphedeliste"/>
              <w:tabs>
                <w:tab w:val="right" w:leader="underscore" w:pos="9248"/>
              </w:tabs>
              <w:bidi/>
              <w:spacing w:before="120" w:after="0" w:line="400" w:lineRule="exact"/>
              <w:ind w:left="431"/>
              <w:contextualSpacing w:val="0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bookmarkStart w:id="20" w:name="lt_pId032"/>
            <w:r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  <w:rtl/>
              </w:rPr>
              <w:t>البريد الإلكتروني (</w:t>
            </w:r>
            <w:r w:rsidRPr="0098280D">
              <w:rPr>
                <w:rFonts w:ascii="Traditional Arabic" w:hAnsi="Traditional Arabic" w:cs="Traditional Arabic"/>
                <w:i/>
                <w:iCs/>
                <w:color w:val="00437A"/>
                <w:sz w:val="28"/>
                <w:szCs w:val="28"/>
                <w:rtl/>
              </w:rPr>
              <w:t>اختياري</w:t>
            </w:r>
            <w:bookmarkEnd w:id="20"/>
            <w:r w:rsidR="00EC16D6" w:rsidRPr="009A47FD">
              <w:rPr>
                <w:rFonts w:ascii="Traditional Arabic" w:hAnsi="Traditional Arabic" w:cs="Traditional Arabic" w:hint="cs"/>
                <w:color w:val="00437A"/>
                <w:sz w:val="28"/>
                <w:szCs w:val="28"/>
                <w:rtl/>
              </w:rPr>
              <w:t>)</w:t>
            </w:r>
            <w:r w:rsidR="00437DE0"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pStyle w:val="Paragraphedeliste"/>
              <w:tabs>
                <w:tab w:val="right" w:leader="underscore" w:pos="9248"/>
              </w:tabs>
              <w:spacing w:after="0" w:line="400" w:lineRule="exact"/>
              <w:ind w:left="360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</w:p>
        </w:tc>
      </w:tr>
    </w:tbl>
    <w:p w:rsidR="00437DE0" w:rsidRPr="009A47FD" w:rsidRDefault="00437DE0" w:rsidP="00437DE0">
      <w:pPr>
        <w:tabs>
          <w:tab w:val="decimal" w:leader="underscore" w:pos="7371"/>
          <w:tab w:val="right" w:leader="underscore" w:pos="9356"/>
        </w:tabs>
        <w:spacing w:after="0"/>
        <w:rPr>
          <w:rFonts w:ascii="Traditional Arabic" w:hAnsi="Traditional Arabic" w:cs="Traditional Arabic"/>
        </w:rPr>
      </w:pPr>
    </w:p>
    <w:tbl>
      <w:tblPr>
        <w:bidiVisual/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1"/>
      </w:tblGrid>
      <w:tr w:rsidR="00437DE0" w:rsidRPr="009A47FD" w:rsidTr="00DB1643">
        <w:tc>
          <w:tcPr>
            <w:tcW w:w="9781" w:type="dxa"/>
            <w:shd w:val="clear" w:color="auto" w:fill="auto"/>
          </w:tcPr>
          <w:p w:rsidR="00437DE0" w:rsidRPr="00FB0ED9" w:rsidRDefault="00437DE0" w:rsidP="00FD56EA">
            <w:pPr>
              <w:pStyle w:val="Paragraphedeliste"/>
              <w:bidi/>
              <w:spacing w:after="0" w:line="400" w:lineRule="exact"/>
              <w:ind w:left="360" w:hanging="356"/>
              <w:rPr>
                <w:rFonts w:ascii="Traditional Arabic" w:hAnsi="Traditional Arabic" w:cs="Traditional Arabic"/>
                <w:b/>
                <w:bCs/>
                <w:color w:val="0070C0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</w:rPr>
              <w:br w:type="page"/>
            </w:r>
            <w:bookmarkStart w:id="21" w:name="lt_pId033"/>
            <w:r w:rsidR="006258E8" w:rsidRPr="00FB0ED9">
              <w:rPr>
                <w:rFonts w:ascii="Traditional Arabic" w:hAnsi="Traditional Arabic" w:cs="Traditional Arabic"/>
                <w:b/>
                <w:bCs/>
                <w:color w:val="0070C0"/>
                <w:sz w:val="28"/>
                <w:szCs w:val="28"/>
                <w:rtl/>
              </w:rPr>
              <w:t>دال. توكيل</w:t>
            </w:r>
            <w:bookmarkEnd w:id="21"/>
          </w:p>
          <w:p w:rsidR="00437DE0" w:rsidRPr="001F56C8" w:rsidRDefault="00026A7A" w:rsidP="00FB0ED9">
            <w:pPr>
              <w:pStyle w:val="Paragraphedeliste"/>
              <w:bidi/>
              <w:spacing w:before="120" w:after="0" w:line="400" w:lineRule="exact"/>
              <w:ind w:left="357"/>
              <w:contextualSpacing w:val="0"/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</w:pPr>
            <w:bookmarkStart w:id="22" w:name="lt_pId034"/>
            <w:r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إذا عيّن مقد</w:t>
            </w:r>
            <w:r w:rsidR="0098280D" w:rsidRPr="001F56C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ّ</w:t>
            </w:r>
            <w:r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م الطلب ممثلا </w:t>
            </w:r>
            <w:r w:rsidR="009A47FD" w:rsidRPr="001F56C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عنه</w:t>
            </w:r>
            <w:r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، فيجب أن يأذن له بشكل صريح بأن يتصرف بالنيابة عنه</w:t>
            </w:r>
            <w:r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End w:id="22"/>
          </w:p>
          <w:p w:rsidR="00437DE0" w:rsidRPr="009A47FD" w:rsidRDefault="009A47FD" w:rsidP="00FB0ED9">
            <w:pPr>
              <w:bidi/>
              <w:spacing w:before="120" w:after="0" w:line="400" w:lineRule="exact"/>
              <w:ind w:left="357"/>
              <w:rPr>
                <w:rFonts w:ascii="Traditional Arabic" w:hAnsi="Traditional Arabic" w:cs="Traditional Arabic"/>
                <w:sz w:val="32"/>
                <w:szCs w:val="32"/>
              </w:rPr>
            </w:pPr>
            <w:r w:rsidRPr="001F56C8">
              <w:rPr>
                <w:rFonts w:ascii="Traditional Arabic" w:hAnsi="Traditional Arabic" w:cs="Traditional Arabic" w:hint="cs"/>
                <w:sz w:val="32"/>
                <w:szCs w:val="32"/>
                <w:rtl/>
                <w:lang w:bidi="ar-LB"/>
              </w:rPr>
              <w:t xml:space="preserve">أنا الموقع أدناه، </w:t>
            </w:r>
            <w:r w:rsidR="00FB0ED9" w:rsidRPr="001F56C8">
              <w:rPr>
                <w:rFonts w:ascii="Traditional Arabic" w:hAnsi="Traditional Arabic" w:cs="Traditional Arabic" w:hint="cs"/>
                <w:sz w:val="32"/>
                <w:szCs w:val="32"/>
                <w:rtl/>
                <w:lang w:bidi="ar-LB"/>
              </w:rPr>
              <w:t>_________________________</w:t>
            </w:r>
            <w:r w:rsidRPr="001F56C8">
              <w:rPr>
                <w:rFonts w:ascii="Traditional Arabic" w:hAnsi="Traditional Arabic" w:cs="Traditional Arabic" w:hint="cs"/>
                <w:sz w:val="32"/>
                <w:szCs w:val="32"/>
                <w:rtl/>
                <w:lang w:bidi="ar-LB"/>
              </w:rPr>
              <w:t xml:space="preserve"> (ا</w:t>
            </w:r>
            <w:r w:rsidRPr="001F56C8">
              <w:rPr>
                <w:rFonts w:ascii="Traditional Arabic" w:hAnsi="Traditional Arabic" w:cs="Traditional Arabic"/>
                <w:color w:val="000000"/>
                <w:sz w:val="32"/>
                <w:szCs w:val="32"/>
                <w:rtl/>
              </w:rPr>
              <w:t>لاسم العائلي والشخصي لمقد</w:t>
            </w:r>
            <w:r w:rsidRPr="001F56C8">
              <w:rPr>
                <w:rFonts w:ascii="Traditional Arabic" w:hAnsi="Traditional Arabic" w:cs="Traditional Arabic" w:hint="cs"/>
                <w:color w:val="000000"/>
                <w:sz w:val="32"/>
                <w:szCs w:val="32"/>
                <w:rtl/>
              </w:rPr>
              <w:t>ّ</w:t>
            </w:r>
            <w:r w:rsidRPr="001F56C8">
              <w:rPr>
                <w:rFonts w:ascii="Traditional Arabic" w:hAnsi="Traditional Arabic" w:cs="Traditional Arabic"/>
                <w:color w:val="000000"/>
                <w:sz w:val="32"/>
                <w:szCs w:val="32"/>
                <w:rtl/>
              </w:rPr>
              <w:t>م الطلب)، أرخص للشخ</w:t>
            </w:r>
            <w:r w:rsidRPr="009A47FD">
              <w:rPr>
                <w:rFonts w:ascii="Traditional Arabic" w:hAnsi="Traditional Arabic" w:cs="Traditional Arabic"/>
                <w:color w:val="000000"/>
                <w:sz w:val="32"/>
                <w:szCs w:val="32"/>
                <w:rtl/>
              </w:rPr>
              <w:t>ص المذكور أعلاه (القسم</w:t>
            </w:r>
            <w:r w:rsidRPr="009A47FD">
              <w:rPr>
                <w:rFonts w:ascii="Traditional Arabic" w:hAnsi="Traditional Arabic" w:cs="Traditional Arabic" w:hint="cs"/>
                <w:color w:val="000000"/>
                <w:sz w:val="32"/>
                <w:szCs w:val="32"/>
                <w:rtl/>
              </w:rPr>
              <w:t xml:space="preserve"> جيم</w:t>
            </w:r>
            <w:r w:rsidRPr="009A47FD">
              <w:rPr>
                <w:rFonts w:ascii="Traditional Arabic" w:hAnsi="Traditional Arabic" w:cs="Traditional Arabic"/>
                <w:color w:val="000000"/>
                <w:sz w:val="32"/>
                <w:szCs w:val="32"/>
                <w:rtl/>
              </w:rPr>
              <w:t>) بتمثيلي أمام لجنة الرقابة على محفوظات الإنتربول</w:t>
            </w:r>
            <w:r w:rsidRPr="009A47FD">
              <w:rPr>
                <w:rFonts w:ascii="Traditional Arabic" w:hAnsi="Traditional Arabic" w:cs="Traditional Arabic"/>
                <w:color w:val="000000"/>
                <w:sz w:val="32"/>
                <w:szCs w:val="32"/>
              </w:rPr>
              <w:t>.</w:t>
            </w:r>
          </w:p>
          <w:p w:rsidR="00437DE0" w:rsidRPr="009A47FD" w:rsidRDefault="00E81436" w:rsidP="00FB0ED9">
            <w:pPr>
              <w:tabs>
                <w:tab w:val="right" w:leader="underscore" w:pos="3720"/>
                <w:tab w:val="center" w:pos="4287"/>
                <w:tab w:val="right" w:leader="underscore" w:pos="9532"/>
              </w:tabs>
              <w:bidi/>
              <w:spacing w:before="120" w:after="0" w:line="400" w:lineRule="exact"/>
              <w:ind w:left="357"/>
              <w:rPr>
                <w:rFonts w:ascii="Traditional Arabic" w:hAnsi="Traditional Arabic" w:cs="Traditional Arabic"/>
                <w:sz w:val="28"/>
                <w:szCs w:val="28"/>
              </w:rPr>
            </w:pPr>
            <w:bookmarkStart w:id="23" w:name="lt_pId038"/>
            <w:r w:rsidRPr="009A47FD">
              <w:rPr>
                <w:rFonts w:ascii="Traditional Arabic" w:hAnsi="Traditional Arabic" w:cs="Traditional Arabic"/>
                <w:sz w:val="28"/>
                <w:szCs w:val="28"/>
                <w:rtl/>
              </w:rPr>
              <w:t>التاريخ</w:t>
            </w: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>:</w:t>
            </w:r>
            <w:bookmarkEnd w:id="23"/>
            <w:r w:rsidR="00437DE0"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  <w:r w:rsidR="00437DE0"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  <w:bookmarkStart w:id="24" w:name="lt_pId039"/>
            <w:r w:rsidR="003E6228" w:rsidRPr="009A47FD">
              <w:rPr>
                <w:rFonts w:ascii="Traditional Arabic" w:hAnsi="Traditional Arabic" w:cs="Traditional Arabic"/>
                <w:sz w:val="28"/>
                <w:szCs w:val="28"/>
                <w:rtl/>
              </w:rPr>
              <w:t>التوقيع</w:t>
            </w:r>
            <w:r w:rsidR="003E6228" w:rsidRPr="009A47FD">
              <w:rPr>
                <w:rFonts w:ascii="Traditional Arabic" w:hAnsi="Traditional Arabic" w:cs="Traditional Arabic"/>
                <w:sz w:val="28"/>
                <w:szCs w:val="28"/>
              </w:rPr>
              <w:t>:</w:t>
            </w:r>
            <w:bookmarkEnd w:id="24"/>
            <w:r w:rsidR="00437DE0"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FB0ED9" w:rsidRDefault="009A47FD" w:rsidP="00FB0ED9">
            <w:pPr>
              <w:tabs>
                <w:tab w:val="right" w:leader="underscore" w:pos="3720"/>
                <w:tab w:val="center" w:pos="4287"/>
                <w:tab w:val="right" w:pos="9532"/>
              </w:tabs>
              <w:bidi/>
              <w:spacing w:before="120" w:after="0" w:line="400" w:lineRule="exact"/>
              <w:ind w:left="357"/>
              <w:jc w:val="both"/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</w:pPr>
            <w:bookmarkStart w:id="25" w:name="lt_pId040"/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>إذا ق</w:t>
            </w:r>
            <w:r w:rsidR="0098280D"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ُ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دِّم التوكيل في </w:t>
            </w:r>
            <w:r w:rsidR="00995F22"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وثيقة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منفصلة</w:t>
            </w:r>
            <w:r w:rsidRPr="00FB0ED9">
              <w:rPr>
                <w:rFonts w:ascii="Traditional Arabic" w:hAnsi="Traditional Arabic" w:cs="Traditional Arabic"/>
                <w:b/>
                <w:bCs/>
                <w:i/>
                <w:iCs/>
                <w:color w:val="5B9BD5"/>
                <w:sz w:val="28"/>
                <w:szCs w:val="28"/>
                <w:u w:val="single"/>
                <w:rtl/>
              </w:rPr>
              <w:t xml:space="preserve">، فيرجى </w:t>
            </w:r>
            <w:r w:rsidR="002F22D5" w:rsidRPr="00FB0ED9">
              <w:rPr>
                <w:rFonts w:ascii="Traditional Arabic" w:hAnsi="Traditional Arabic" w:cs="Traditional Arabic" w:hint="cs"/>
                <w:b/>
                <w:bCs/>
                <w:i/>
                <w:iCs/>
                <w:color w:val="5B9BD5"/>
                <w:sz w:val="28"/>
                <w:szCs w:val="28"/>
                <w:u w:val="single"/>
                <w:rtl/>
              </w:rPr>
              <w:t>وضع علامة</w:t>
            </w:r>
            <w:r w:rsidRPr="00FB0ED9">
              <w:rPr>
                <w:rFonts w:ascii="Traditional Arabic" w:hAnsi="Traditional Arabic" w:cs="Traditional Arabic"/>
                <w:b/>
                <w:bCs/>
                <w:i/>
                <w:iCs/>
                <w:color w:val="5B9BD5"/>
                <w:sz w:val="28"/>
                <w:szCs w:val="28"/>
                <w:u w:val="single"/>
                <w:rtl/>
              </w:rPr>
              <w:t xml:space="preserve"> في هذه الخانة</w:t>
            </w:r>
            <w:r w:rsidRPr="00FB0ED9">
              <w:rPr>
                <w:rFonts w:ascii="Traditional Arabic" w:hAnsi="Traditional Arabic" w:cs="Traditional Arabic"/>
                <w:color w:val="5B9BD5"/>
                <w:sz w:val="28"/>
                <w:szCs w:val="28"/>
                <w:u w:val="single"/>
                <w:rtl/>
              </w:rPr>
              <w:t xml:space="preserve"> </w:t>
            </w:r>
            <w:r w:rsidRPr="00FB0ED9">
              <w:rPr>
                <w:rFonts w:ascii="Segoe UI Symbol" w:hAnsi="Segoe UI Symbol" w:cs="Segoe UI Symbol" w:hint="cs"/>
                <w:color w:val="5B9BD5"/>
                <w:sz w:val="28"/>
                <w:szCs w:val="28"/>
                <w:u w:val="single"/>
                <w:rtl/>
              </w:rPr>
              <w:t>☐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</w:t>
            </w:r>
            <w:r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والإشارة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</w:t>
            </w:r>
            <w:r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إلى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</w:t>
            </w:r>
            <w:r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هذه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</w:t>
            </w:r>
            <w:r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الوثيقة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</w:t>
            </w:r>
            <w:r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في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</w:t>
            </w:r>
            <w:r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قائمة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</w:t>
            </w:r>
            <w:r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الوثائق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</w:t>
            </w:r>
            <w:r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المرفقة</w:t>
            </w:r>
            <w:r w:rsidRPr="00FB0ED9">
              <w:rPr>
                <w:rFonts w:ascii="Traditional Arabic" w:hAnsi="Traditional Arabic" w:cs="Traditional Arabic"/>
                <w:i/>
                <w:iCs/>
                <w:color w:val="5B9BD5"/>
                <w:sz w:val="28"/>
                <w:szCs w:val="28"/>
                <w:rtl/>
              </w:rPr>
              <w:t xml:space="preserve"> (</w:t>
            </w:r>
            <w:r w:rsidR="002F22D5"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 xml:space="preserve">القسم </w:t>
            </w:r>
            <w:r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واو</w:t>
            </w:r>
            <w:bookmarkEnd w:id="25"/>
            <w:r w:rsidR="002F22D5" w:rsidRPr="00FB0ED9">
              <w:rPr>
                <w:rFonts w:ascii="Traditional Arabic" w:hAnsi="Traditional Arabic" w:cs="Traditional Arabic" w:hint="cs"/>
                <w:i/>
                <w:iCs/>
                <w:color w:val="5B9BD5"/>
                <w:sz w:val="28"/>
                <w:szCs w:val="28"/>
                <w:rtl/>
              </w:rPr>
              <w:t>).</w:t>
            </w:r>
          </w:p>
          <w:p w:rsidR="00437DE0" w:rsidRPr="009A47FD" w:rsidRDefault="00437DE0" w:rsidP="00FB0ED9">
            <w:p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 w:hint="cs"/>
                <w:rtl/>
              </w:rPr>
            </w:pPr>
          </w:p>
        </w:tc>
      </w:tr>
    </w:tbl>
    <w:p w:rsidR="00437DE0" w:rsidRPr="009A47FD" w:rsidRDefault="00437DE0">
      <w:pPr>
        <w:rPr>
          <w:rFonts w:ascii="Traditional Arabic" w:hAnsi="Traditional Arabic" w:cs="Traditional Arabic"/>
          <w:b/>
          <w:bCs/>
          <w:color w:val="0070C0"/>
        </w:rPr>
      </w:pPr>
    </w:p>
    <w:tbl>
      <w:tblPr>
        <w:bidiVisual/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1"/>
      </w:tblGrid>
      <w:tr w:rsidR="00437DE0" w:rsidRPr="009A47FD" w:rsidTr="00DB1643">
        <w:tc>
          <w:tcPr>
            <w:tcW w:w="9781" w:type="dxa"/>
            <w:shd w:val="clear" w:color="auto" w:fill="auto"/>
          </w:tcPr>
          <w:p w:rsidR="00437DE0" w:rsidRPr="009A47FD" w:rsidRDefault="00C1301B" w:rsidP="00390E29">
            <w:pPr>
              <w:pStyle w:val="Paragraphedeliste"/>
              <w:bidi/>
              <w:spacing w:before="120" w:after="0" w:line="400" w:lineRule="exact"/>
              <w:ind w:left="0"/>
              <w:contextualSpacing w:val="0"/>
              <w:jc w:val="both"/>
              <w:rPr>
                <w:rFonts w:ascii="Traditional Arabic" w:hAnsi="Traditional Arabic" w:cs="Traditional Arabic"/>
                <w:b/>
                <w:bCs/>
                <w:color w:val="0070C0"/>
                <w:sz w:val="28"/>
                <w:szCs w:val="28"/>
              </w:rPr>
            </w:pPr>
            <w:bookmarkStart w:id="26" w:name="lt_pId041"/>
            <w:r w:rsidRPr="009A47FD">
              <w:rPr>
                <w:rFonts w:ascii="Traditional Arabic" w:hAnsi="Traditional Arabic" w:cs="Traditional Arabic"/>
                <w:b/>
                <w:bCs/>
                <w:color w:val="0070C0"/>
                <w:sz w:val="28"/>
                <w:szCs w:val="28"/>
                <w:rtl/>
              </w:rPr>
              <w:t xml:space="preserve">هاء. موضوع الطلب </w:t>
            </w:r>
            <w:bookmarkEnd w:id="26"/>
          </w:p>
          <w:p w:rsidR="00437DE0" w:rsidRPr="009A47FD" w:rsidRDefault="0050290F" w:rsidP="00FB0ED9">
            <w:pPr>
              <w:bidi/>
              <w:spacing w:before="120" w:after="0" w:line="400" w:lineRule="exact"/>
              <w:jc w:val="lowKashida"/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</w:pPr>
            <w:bookmarkStart w:id="27" w:name="lt_pId042"/>
            <w:r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lastRenderedPageBreak/>
              <w:t>هذا الحقل غير إلزامي بالنسبة لطلبات الاطلاع على البيانات</w:t>
            </w:r>
            <w:r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Start w:id="28" w:name="lt_pId043"/>
            <w:bookmarkEnd w:id="27"/>
            <w:r w:rsidR="00EC16D6" w:rsidRPr="009A47FD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r w:rsidR="00BE2E93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أما بالنسبة </w:t>
            </w:r>
            <w:r w:rsidR="002F22D5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للطلبات الأخرى</w:t>
            </w:r>
            <w:r w:rsidR="00BE2E93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، فيرجى تقديم </w:t>
            </w:r>
            <w:r w:rsidR="00BE2E93" w:rsidRPr="002F22D5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بيان</w:t>
            </w:r>
            <w:r w:rsidR="00BE2E93" w:rsidRPr="002F22D5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u w:val="single"/>
                <w:rtl/>
              </w:rPr>
              <w:t xml:space="preserve"> دقيق و</w:t>
            </w:r>
            <w:r w:rsidR="00995F22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u w:val="single"/>
                <w:rtl/>
              </w:rPr>
              <w:t xml:space="preserve">لكن </w:t>
            </w:r>
            <w:r w:rsidR="00BE2E93" w:rsidRPr="002F22D5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u w:val="single"/>
                <w:rtl/>
              </w:rPr>
              <w:t>وجيز</w:t>
            </w:r>
            <w:r w:rsidR="00BE2E93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 بالوقا</w:t>
            </w:r>
            <w:bookmarkEnd w:id="28"/>
            <w:r w:rsidR="00C025E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val="fr-FR" w:bidi="ar-LB"/>
              </w:rPr>
              <w:t>ئع ذات الصلة بالطلب.</w:t>
            </w:r>
            <w:r w:rsidR="00437DE0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 xml:space="preserve"> </w:t>
            </w:r>
            <w:bookmarkStart w:id="29" w:name="lt_pId044"/>
            <w:r w:rsidR="00F15407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ويرجى الإشارة إلى أيّ انتهاكات مفترضة للقواعد السارية وذكرها بالتفصيل</w:t>
            </w:r>
            <w:r w:rsidR="00EC16D6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 xml:space="preserve"> </w:t>
            </w:r>
            <w:r w:rsidR="00F15407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Start w:id="30" w:name="lt_pId045"/>
            <w:bookmarkEnd w:id="29"/>
            <w:r w:rsidR="000139D8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وينبغي ملء هذا القسم </w:t>
            </w:r>
            <w:r w:rsidR="000139D8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u w:val="single"/>
                <w:rtl/>
              </w:rPr>
              <w:t xml:space="preserve">بإحدى لغات عمل </w:t>
            </w:r>
            <w:r w:rsidR="0092388A" w:rsidRPr="001F56C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u w:val="single"/>
                <w:rtl/>
              </w:rPr>
              <w:t>اللجنة</w:t>
            </w:r>
            <w:r w:rsidR="003160D7" w:rsidRPr="001F56C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،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 xml:space="preserve"> أي </w:t>
            </w:r>
            <w:r w:rsidR="000139D8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الإسبانية والإنكليزية والعربية والفرنسية</w:t>
            </w:r>
            <w:r w:rsidR="000139D8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End w:id="30"/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tabs>
                <w:tab w:val="right" w:leader="underscore" w:pos="9356"/>
              </w:tabs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  <w:r w:rsidRPr="009A47FD">
              <w:rPr>
                <w:rFonts w:ascii="Traditional Arabic" w:hAnsi="Traditional Arabic" w:cs="Traditional Arabic"/>
                <w:sz w:val="28"/>
                <w:szCs w:val="28"/>
              </w:rPr>
              <w:tab/>
            </w:r>
          </w:p>
          <w:p w:rsidR="00437DE0" w:rsidRPr="009A47FD" w:rsidRDefault="00437DE0" w:rsidP="00FB0ED9">
            <w:pPr>
              <w:autoSpaceDE w:val="0"/>
              <w:autoSpaceDN w:val="0"/>
              <w:bidi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8"/>
                <w:szCs w:val="28"/>
              </w:rPr>
            </w:pPr>
          </w:p>
          <w:p w:rsidR="00437DE0" w:rsidRPr="009A47FD" w:rsidRDefault="00E7072F" w:rsidP="00FB0ED9">
            <w:pPr>
              <w:bidi/>
              <w:spacing w:after="0" w:line="400" w:lineRule="exact"/>
              <w:jc w:val="lowKashida"/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</w:pPr>
            <w:bookmarkStart w:id="31" w:name="lt_pId046"/>
            <w:r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إذا رغبتم في تقديم المزيد من الإيضاحات، فيرجى تقديمها في وثيقة منفصلة </w:t>
            </w:r>
            <w:r w:rsidRPr="00043B44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u w:val="single"/>
                <w:rtl/>
              </w:rPr>
              <w:t xml:space="preserve">لا تتجاوز </w:t>
            </w:r>
            <w:r w:rsidRPr="00C025E7">
              <w:rPr>
                <w:rFonts w:cs="Calibri"/>
                <w:i/>
                <w:iCs/>
                <w:color w:val="0070C0"/>
                <w:sz w:val="20"/>
                <w:szCs w:val="20"/>
                <w:u w:val="single"/>
                <w:rtl/>
              </w:rPr>
              <w:t>10</w:t>
            </w:r>
            <w:r w:rsidRPr="00043B44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u w:val="single"/>
                <w:rtl/>
              </w:rPr>
              <w:t xml:space="preserve"> صفحات</w:t>
            </w:r>
            <w:r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End w:id="31"/>
            <w:r w:rsidR="00437DE0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 xml:space="preserve"> </w:t>
            </w:r>
            <w:bookmarkStart w:id="32" w:name="lt_pId047"/>
            <w:r w:rsidR="00D66A94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ويمكن إدراج أيّ معلومات تتعلق </w:t>
            </w:r>
            <w:r w:rsidR="00D66A94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بمقد</w:t>
            </w:r>
            <w:r w:rsidR="00043B44" w:rsidRPr="001F56C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ّ</w:t>
            </w:r>
            <w:r w:rsidR="00D66A94" w:rsidRPr="001F56C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م الطلب</w:t>
            </w:r>
            <w:r w:rsidR="00D66A94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r w:rsidR="00BC3E32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قد</w:t>
            </w:r>
            <w:r w:rsidR="00D66A94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 تكون مفيدة لدراسة طلب</w:t>
            </w:r>
            <w:r w:rsidR="00BC3E32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ه</w:t>
            </w:r>
            <w:r w:rsidR="00D66A94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، مثل الوظائف التي يشغلها حاليا أو</w:t>
            </w:r>
            <w:r w:rsidR="00043B44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 xml:space="preserve"> التي</w:t>
            </w:r>
            <w:r w:rsidR="00D66A94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 كان يشغلها سابقا</w:t>
            </w:r>
            <w:r w:rsidR="00043B44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،</w:t>
            </w:r>
            <w:r w:rsidR="00D66A94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 والدعاوى القضائية التي لم يُبت فيها بعد، وغير ذلك</w:t>
            </w:r>
            <w:r w:rsidR="00D66A94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End w:id="32"/>
          </w:p>
          <w:p w:rsidR="00437DE0" w:rsidRPr="009A47FD" w:rsidRDefault="00437DE0" w:rsidP="00FB0ED9">
            <w:pPr>
              <w:spacing w:after="0" w:line="400" w:lineRule="exact"/>
              <w:ind w:left="-255"/>
              <w:rPr>
                <w:rFonts w:ascii="Traditional Arabic" w:hAnsi="Traditional Arabic" w:cs="Traditional Arabic"/>
                <w:b/>
                <w:bCs/>
                <w:color w:val="0070C0"/>
                <w:sz w:val="28"/>
                <w:szCs w:val="28"/>
              </w:rPr>
            </w:pPr>
          </w:p>
        </w:tc>
      </w:tr>
    </w:tbl>
    <w:p w:rsidR="00437DE0" w:rsidRPr="009A47FD" w:rsidRDefault="00437DE0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sz w:val="20"/>
          <w:szCs w:val="20"/>
        </w:rPr>
      </w:pPr>
    </w:p>
    <w:p w:rsidR="00437DE0" w:rsidRDefault="00437DE0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sz w:val="20"/>
          <w:szCs w:val="20"/>
        </w:rPr>
      </w:pPr>
    </w:p>
    <w:p w:rsidR="00FB0ED9" w:rsidRDefault="00FB0ED9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sz w:val="20"/>
          <w:szCs w:val="20"/>
        </w:rPr>
      </w:pPr>
    </w:p>
    <w:p w:rsidR="00FB0ED9" w:rsidRDefault="00FB0ED9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sz w:val="20"/>
          <w:szCs w:val="20"/>
        </w:rPr>
      </w:pPr>
    </w:p>
    <w:p w:rsidR="00FB0ED9" w:rsidRDefault="00FB0ED9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sz w:val="20"/>
          <w:szCs w:val="20"/>
        </w:rPr>
      </w:pPr>
    </w:p>
    <w:p w:rsidR="00FB0ED9" w:rsidRDefault="00FB0ED9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sz w:val="20"/>
          <w:szCs w:val="20"/>
        </w:rPr>
      </w:pPr>
    </w:p>
    <w:p w:rsidR="00FB0ED9" w:rsidRDefault="00FB0ED9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sz w:val="20"/>
          <w:szCs w:val="20"/>
        </w:rPr>
      </w:pPr>
    </w:p>
    <w:p w:rsidR="00FB0ED9" w:rsidRDefault="00FB0ED9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sz w:val="20"/>
          <w:szCs w:val="20"/>
        </w:rPr>
      </w:pPr>
    </w:p>
    <w:p w:rsidR="00FB0ED9" w:rsidRDefault="00FB0ED9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sz w:val="20"/>
          <w:szCs w:val="20"/>
        </w:rPr>
      </w:pPr>
    </w:p>
    <w:p w:rsidR="00FB0ED9" w:rsidRPr="009A47FD" w:rsidRDefault="00FB0ED9" w:rsidP="00FB0ED9">
      <w:pPr>
        <w:autoSpaceDE w:val="0"/>
        <w:autoSpaceDN w:val="0"/>
        <w:bidi/>
        <w:adjustRightInd w:val="0"/>
        <w:spacing w:after="0" w:line="240" w:lineRule="auto"/>
        <w:rPr>
          <w:rFonts w:ascii="Traditional Arabic" w:hAnsi="Traditional Arabic" w:cs="Traditional Arabic" w:hint="cs"/>
          <w:sz w:val="20"/>
          <w:szCs w:val="20"/>
          <w:rtl/>
        </w:rPr>
      </w:pPr>
    </w:p>
    <w:tbl>
      <w:tblPr>
        <w:bidiVisual/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1"/>
      </w:tblGrid>
      <w:tr w:rsidR="00437DE0" w:rsidRPr="009A47FD" w:rsidTr="00DB1643">
        <w:tc>
          <w:tcPr>
            <w:tcW w:w="9781" w:type="dxa"/>
            <w:shd w:val="clear" w:color="auto" w:fill="auto"/>
          </w:tcPr>
          <w:p w:rsidR="00437DE0" w:rsidRPr="009A47FD" w:rsidRDefault="00EA02AD" w:rsidP="00FB0ED9">
            <w:pPr>
              <w:pStyle w:val="Paragraphedeliste"/>
              <w:bidi/>
              <w:spacing w:before="120" w:after="0" w:line="400" w:lineRule="exact"/>
              <w:ind w:left="0"/>
              <w:contextualSpacing w:val="0"/>
              <w:rPr>
                <w:rFonts w:ascii="Traditional Arabic" w:hAnsi="Traditional Arabic" w:cs="Traditional Arabic"/>
                <w:b/>
                <w:bCs/>
                <w:color w:val="0070C0"/>
                <w:sz w:val="28"/>
                <w:szCs w:val="28"/>
              </w:rPr>
            </w:pPr>
            <w:bookmarkStart w:id="33" w:name="lt_pId048"/>
            <w:r w:rsidRPr="009A47FD">
              <w:rPr>
                <w:rFonts w:ascii="Traditional Arabic" w:hAnsi="Traditional Arabic" w:cs="Traditional Arabic"/>
                <w:b/>
                <w:bCs/>
                <w:color w:val="0070C0"/>
                <w:sz w:val="28"/>
                <w:szCs w:val="28"/>
                <w:rtl/>
              </w:rPr>
              <w:t>واو. قائمة الوثائق المرفقة</w:t>
            </w:r>
            <w:bookmarkEnd w:id="33"/>
          </w:p>
          <w:p w:rsidR="00437DE0" w:rsidRPr="009A47FD" w:rsidRDefault="007F668C" w:rsidP="00FB0ED9">
            <w:pPr>
              <w:bidi/>
              <w:spacing w:before="120" w:after="0" w:line="400" w:lineRule="exact"/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</w:pPr>
            <w:bookmarkStart w:id="34" w:name="lt_pId049"/>
            <w:r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يرجى الإشارة أدناه إلى جميع الوثائق المرفقة بطلبكم لاستيفاء شروط مقبوليته</w:t>
            </w:r>
            <w:r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.</w:t>
            </w:r>
            <w:bookmarkEnd w:id="34"/>
          </w:p>
          <w:p w:rsidR="00437DE0" w:rsidRPr="009A47FD" w:rsidRDefault="00EC2195" w:rsidP="00FB0ED9">
            <w:pPr>
              <w:bidi/>
              <w:spacing w:after="0" w:line="400" w:lineRule="exact"/>
              <w:jc w:val="both"/>
              <w:rPr>
                <w:rFonts w:ascii="Traditional Arabic" w:hAnsi="Traditional Arabic" w:cs="Traditional Arabic"/>
                <w:i/>
                <w:iCs/>
                <w:color w:val="0070C0"/>
              </w:rPr>
            </w:pPr>
            <w:bookmarkStart w:id="35" w:name="lt_pId050"/>
            <w:r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lastRenderedPageBreak/>
              <w:t>وبعد ذلك، يرجى إدراج أيّ وثيقة تقد</w:t>
            </w:r>
            <w:r w:rsidR="00995F22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ّ</w:t>
            </w:r>
            <w:r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مونها لدعم طلبكم، مرتبة وفقا للتسلسل الزمني، كقرارات المحاكم أ</w:t>
            </w:r>
            <w:r w:rsidR="00995F22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و القرارات الصادرة عن سلطات أخر</w:t>
            </w:r>
            <w:bookmarkEnd w:id="35"/>
            <w:r w:rsidR="00995F22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 xml:space="preserve">ى. </w:t>
            </w:r>
            <w:r w:rsidR="00437DE0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 xml:space="preserve"> </w:t>
            </w:r>
            <w:bookmarkStart w:id="36" w:name="lt_pId051"/>
            <w:r w:rsidR="00F8466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و</w:t>
            </w:r>
            <w:r w:rsidR="00F8466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ل</w:t>
            </w:r>
            <w:r w:rsidR="003F6073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كل وثيقة، يرجى الإشارة إلى الصفحات التي تودون لفت انتباه اللجنة إليها بشكل خاص</w:t>
            </w:r>
            <w:r w:rsidR="003F6073" w:rsidRPr="009A47FD">
              <w:rPr>
                <w:rFonts w:ascii="Traditional Arabic" w:hAnsi="Traditional Arabic" w:cs="Traditional Arabic"/>
                <w:i/>
                <w:iCs/>
                <w:color w:val="0070C0"/>
              </w:rPr>
              <w:t>.</w:t>
            </w:r>
            <w:bookmarkEnd w:id="36"/>
          </w:p>
          <w:p w:rsidR="00437DE0" w:rsidRPr="00FB0ED9" w:rsidRDefault="0037382A" w:rsidP="00FB0ED9">
            <w:pPr>
              <w:tabs>
                <w:tab w:val="left" w:pos="885"/>
              </w:tabs>
              <w:bidi/>
              <w:spacing w:before="120" w:after="0" w:line="400" w:lineRule="exact"/>
              <w:rPr>
                <w:rFonts w:ascii="Traditional Arabic" w:hAnsi="Traditional Arabic" w:cs="Traditional Arabic"/>
                <w:i/>
                <w:iCs/>
                <w:color w:val="0070C0"/>
                <w:rtl/>
                <w:lang w:bidi="ar-LB"/>
              </w:rPr>
            </w:pPr>
            <w:bookmarkStart w:id="37" w:name="lt_pId052"/>
            <w:r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u w:val="single"/>
                <w:rtl/>
              </w:rPr>
              <w:t>ملاحظة</w:t>
            </w:r>
            <w:r w:rsidRPr="00BC3E32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>:</w:t>
            </w:r>
            <w:bookmarkEnd w:id="37"/>
            <w:r w:rsidR="00F84668" w:rsidRPr="00F84668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</w:rPr>
              <w:t xml:space="preserve"> </w:t>
            </w:r>
            <w:r w:rsidR="00F84668" w:rsidRPr="00F8466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 xml:space="preserve"> لن تأخ</w:t>
            </w:r>
            <w:r w:rsidR="004F259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>ذ الل</w:t>
            </w:r>
            <w:r w:rsidR="00BC3E32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 xml:space="preserve">جنة في الاعتبار إلا الوثائق </w:t>
            </w:r>
            <w:r w:rsidR="004F259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>المقروءة</w:t>
            </w:r>
            <w:r w:rsidR="0092388A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 xml:space="preserve"> والمحررة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 xml:space="preserve"> </w:t>
            </w:r>
            <w:r w:rsidR="0092388A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>ب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>إحدى لغات</w:t>
            </w:r>
            <w:r w:rsidR="0092388A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 xml:space="preserve"> 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>عمل</w:t>
            </w:r>
            <w:r w:rsidR="00995F22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>ها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>، أي</w:t>
            </w:r>
            <w:r w:rsidR="003160D7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 الإسبانية 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أ</w:t>
            </w:r>
            <w:r w:rsidR="003160D7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و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r w:rsidR="003160D7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الإنكليزية 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أ</w:t>
            </w:r>
            <w:r w:rsidR="003160D7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و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r w:rsidR="003160D7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 xml:space="preserve">العربية 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>أ</w:t>
            </w:r>
            <w:r w:rsidR="003160D7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و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r w:rsidR="003160D7" w:rsidRPr="009A47FD">
              <w:rPr>
                <w:rFonts w:ascii="Traditional Arabic" w:hAnsi="Traditional Arabic" w:cs="Traditional Arabic"/>
                <w:i/>
                <w:iCs/>
                <w:color w:val="0070C0"/>
                <w:sz w:val="28"/>
                <w:szCs w:val="28"/>
                <w:rtl/>
              </w:rPr>
              <w:t>الفرنسية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r w:rsidR="003160D7" w:rsidRPr="001F56C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 xml:space="preserve">(المادة </w:t>
            </w:r>
            <w:r w:rsidR="00995F22" w:rsidRPr="001F56C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>14</w:t>
            </w:r>
            <w:r w:rsidR="00650D8E" w:rsidRPr="001F56C8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 xml:space="preserve"> من قواعد اشتغال لجنة الرقابة على محفوظات الإنتربول).</w:t>
            </w:r>
            <w:r w:rsidR="003160D7">
              <w:rPr>
                <w:rFonts w:ascii="Traditional Arabic" w:hAnsi="Traditional Arabic" w:cs="Traditional Arabic" w:hint="cs"/>
                <w:i/>
                <w:iCs/>
                <w:color w:val="0070C0"/>
                <w:sz w:val="28"/>
                <w:szCs w:val="28"/>
                <w:rtl/>
                <w:lang w:bidi="ar-LB"/>
              </w:rPr>
              <w:t xml:space="preserve"> </w:t>
            </w:r>
          </w:p>
          <w:p w:rsidR="008D36E1" w:rsidRPr="009A47FD" w:rsidRDefault="008D36E1" w:rsidP="00FB0ED9">
            <w:pPr>
              <w:tabs>
                <w:tab w:val="left" w:pos="885"/>
              </w:tabs>
              <w:bidi/>
              <w:spacing w:after="0" w:line="400" w:lineRule="exact"/>
              <w:ind w:left="885" w:hanging="885"/>
              <w:jc w:val="both"/>
              <w:rPr>
                <w:rFonts w:ascii="Traditional Arabic" w:hAnsi="Traditional Arabic" w:cs="Traditional Arabic" w:hint="cs"/>
                <w:sz w:val="20"/>
                <w:szCs w:val="20"/>
                <w:rtl/>
                <w:lang w:val="en-GB" w:eastAsia="fr-FR"/>
              </w:rPr>
            </w:pPr>
          </w:p>
          <w:p w:rsidR="00437DE0" w:rsidRPr="009A47FD" w:rsidRDefault="008D36E1" w:rsidP="00FB0ED9">
            <w:pPr>
              <w:numPr>
                <w:ilvl w:val="0"/>
                <w:numId w:val="7"/>
              </w:numPr>
              <w:bidi/>
              <w:spacing w:after="0" w:line="400" w:lineRule="exact"/>
              <w:ind w:left="315" w:hanging="315"/>
              <w:rPr>
                <w:rFonts w:ascii="Traditional Arabic" w:hAnsi="Traditional Arabic" w:cs="Traditional Arabic"/>
              </w:rPr>
            </w:pPr>
            <w:bookmarkStart w:id="38" w:name="lt_pId054"/>
            <w:r w:rsidRPr="009A47FD">
              <w:rPr>
                <w:rFonts w:ascii="Traditional Arabic" w:hAnsi="Traditional Arabic" w:cs="Traditional Arabic"/>
                <w:sz w:val="28"/>
                <w:szCs w:val="28"/>
                <w:rtl/>
              </w:rPr>
              <w:t>وثيقة الهوية (</w:t>
            </w:r>
            <w:r w:rsidRPr="00BC3E32">
              <w:rPr>
                <w:rFonts w:ascii="Traditional Arabic" w:hAnsi="Traditional Arabic" w:cs="Traditional Arabic"/>
                <w:color w:val="0070C0"/>
                <w:sz w:val="28"/>
                <w:szCs w:val="28"/>
                <w:rtl/>
              </w:rPr>
              <w:t>جواز سفر، بطاقة هوية وطني</w:t>
            </w:r>
            <w:bookmarkEnd w:id="38"/>
            <w:r w:rsidRPr="00BC3E32">
              <w:rPr>
                <w:rFonts w:ascii="Traditional Arabic" w:hAnsi="Traditional Arabic" w:cs="Traditional Arabic" w:hint="cs"/>
                <w:color w:val="0070C0"/>
                <w:sz w:val="28"/>
                <w:szCs w:val="28"/>
                <w:rtl/>
              </w:rPr>
              <w:t>ة)</w:t>
            </w:r>
            <w:r w:rsidR="00F84668">
              <w:rPr>
                <w:rFonts w:ascii="Traditional Arabic" w:hAnsi="Traditional Arabic" w:cs="Traditional Arabic" w:hint="cs"/>
                <w:rtl/>
                <w:lang w:bidi="ar-LB"/>
              </w:rPr>
              <w:t xml:space="preserve"> </w:t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39" w:name="lt_pId055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39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0" w:name="lt_pId056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0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1" w:name="lt_pId057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1"/>
            <w:r w:rsidRPr="009A47FD">
              <w:rPr>
                <w:rFonts w:ascii="Traditional Arabic" w:hAnsi="Traditional Arabic" w:cs="Traditional Arabic"/>
              </w:rPr>
              <w:t xml:space="preserve"> </w:t>
            </w:r>
            <w:r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2" w:name="lt_pId058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2"/>
            <w:r w:rsidRPr="009A47FD">
              <w:rPr>
                <w:rFonts w:ascii="Traditional Arabic" w:hAnsi="Traditional Arabic" w:cs="Traditional Arabic"/>
              </w:rPr>
              <w:t xml:space="preserve"> </w:t>
            </w:r>
            <w:r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3" w:name="lt_pId059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3"/>
            <w:r w:rsidRPr="009A47FD">
              <w:rPr>
                <w:rFonts w:ascii="Traditional Arabic" w:hAnsi="Traditional Arabic" w:cs="Traditional Arabic"/>
              </w:rPr>
              <w:t xml:space="preserve"> </w:t>
            </w:r>
            <w:r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4" w:name="lt_pId060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4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5" w:name="lt_pId061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5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6" w:name="lt_pId062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6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7" w:name="lt_pId063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7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8" w:name="lt_pId064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8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49" w:name="lt_pId065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49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50" w:name="lt_pId066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50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51" w:name="lt_pId067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51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52" w:name="lt_pId068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52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53" w:name="lt_pId069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53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54" w:name="lt_pId070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54"/>
            <w:r w:rsidR="00437DE0"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55" w:name="lt_pId071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55"/>
            <w:r w:rsidRPr="009A47FD">
              <w:rPr>
                <w:rFonts w:ascii="Traditional Arabic" w:hAnsi="Traditional Arabic" w:cs="Traditional Arabic"/>
              </w:rPr>
              <w:t xml:space="preserve"> </w:t>
            </w:r>
            <w:r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56" w:name="lt_pId072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56"/>
            <w:r w:rsidRPr="009A47FD">
              <w:rPr>
                <w:rFonts w:ascii="Traditional Arabic" w:hAnsi="Traditional Arabic" w:cs="Traditional Arabic"/>
              </w:rPr>
              <w:t xml:space="preserve"> </w:t>
            </w:r>
            <w:r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EC16D6" w:rsidP="00FB0ED9">
            <w:pPr>
              <w:pStyle w:val="Paragraphedeliste"/>
              <w:numPr>
                <w:ilvl w:val="0"/>
                <w:numId w:val="3"/>
              </w:numPr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rPr>
                <w:rFonts w:ascii="Traditional Arabic" w:hAnsi="Traditional Arabic" w:cs="Traditional Arabic"/>
              </w:rPr>
            </w:pPr>
            <w:bookmarkStart w:id="57" w:name="lt_pId073"/>
            <w:r w:rsidRPr="009A47FD">
              <w:rPr>
                <w:rFonts w:ascii="Traditional Arabic" w:hAnsi="Traditional Arabic" w:cs="Traditional Arabic"/>
                <w:rtl/>
              </w:rPr>
              <w:t>عدد الصفحات</w:t>
            </w:r>
            <w:bookmarkEnd w:id="57"/>
            <w:r w:rsidRPr="009A47FD">
              <w:rPr>
                <w:rFonts w:ascii="Traditional Arabic" w:hAnsi="Traditional Arabic" w:cs="Traditional Arabic"/>
              </w:rPr>
              <w:t xml:space="preserve"> </w:t>
            </w:r>
            <w:r w:rsidRPr="009A47FD">
              <w:rPr>
                <w:rFonts w:ascii="Traditional Arabic" w:hAnsi="Traditional Arabic" w:cs="Traditional Arabic"/>
              </w:rPr>
              <w:tab/>
            </w:r>
            <w:r w:rsidR="00437DE0" w:rsidRPr="009A47FD">
              <w:rPr>
                <w:rFonts w:ascii="Traditional Arabic" w:hAnsi="Traditional Arabic" w:cs="Traditional Arabic"/>
              </w:rPr>
              <w:tab/>
            </w:r>
          </w:p>
          <w:p w:rsidR="00437DE0" w:rsidRPr="009A47FD" w:rsidRDefault="00437DE0" w:rsidP="00FB0ED9">
            <w:pPr>
              <w:pStyle w:val="Paragraphedeliste"/>
              <w:tabs>
                <w:tab w:val="decimal" w:leader="underscore" w:pos="7371"/>
                <w:tab w:val="right" w:leader="underscore" w:pos="9356"/>
              </w:tabs>
              <w:bidi/>
              <w:spacing w:after="0" w:line="400" w:lineRule="exact"/>
              <w:ind w:left="0"/>
              <w:rPr>
                <w:rFonts w:ascii="Traditional Arabic" w:hAnsi="Traditional Arabic" w:cs="Traditional Arabic"/>
                <w:color w:val="FF0000"/>
                <w:sz w:val="20"/>
                <w:szCs w:val="20"/>
              </w:rPr>
            </w:pPr>
          </w:p>
        </w:tc>
      </w:tr>
      <w:tr w:rsidR="00437DE0" w:rsidRPr="009A47FD" w:rsidTr="00DB1643">
        <w:tc>
          <w:tcPr>
            <w:tcW w:w="9781" w:type="dxa"/>
            <w:shd w:val="clear" w:color="auto" w:fill="auto"/>
          </w:tcPr>
          <w:p w:rsidR="00437DE0" w:rsidRPr="009A47FD" w:rsidRDefault="00437DE0" w:rsidP="00FB0ED9">
            <w:pPr>
              <w:autoSpaceDE w:val="0"/>
              <w:autoSpaceDN w:val="0"/>
              <w:adjustRightInd w:val="0"/>
              <w:spacing w:after="0" w:line="400" w:lineRule="exact"/>
              <w:rPr>
                <w:rFonts w:ascii="Traditional Arabic" w:hAnsi="Traditional Arabic" w:cs="Traditional Arabic"/>
                <w:sz w:val="20"/>
                <w:szCs w:val="20"/>
              </w:rPr>
            </w:pPr>
          </w:p>
        </w:tc>
      </w:tr>
    </w:tbl>
    <w:p w:rsidR="00437DE0" w:rsidRDefault="00437DE0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color w:val="FF0000"/>
          <w:sz w:val="20"/>
          <w:szCs w:val="20"/>
        </w:rPr>
      </w:pPr>
    </w:p>
    <w:p w:rsidR="00FB0ED9" w:rsidRDefault="00FB0ED9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color w:val="FF0000"/>
          <w:sz w:val="20"/>
          <w:szCs w:val="20"/>
        </w:rPr>
      </w:pPr>
    </w:p>
    <w:p w:rsidR="00FB0ED9" w:rsidRPr="009A47FD" w:rsidRDefault="00FB0ED9" w:rsidP="00437DE0">
      <w:pPr>
        <w:autoSpaceDE w:val="0"/>
        <w:autoSpaceDN w:val="0"/>
        <w:adjustRightInd w:val="0"/>
        <w:spacing w:after="0" w:line="240" w:lineRule="auto"/>
        <w:rPr>
          <w:rFonts w:ascii="Traditional Arabic" w:hAnsi="Traditional Arabic" w:cs="Traditional Arabic"/>
          <w:color w:val="FF0000"/>
          <w:sz w:val="20"/>
          <w:szCs w:val="20"/>
        </w:rPr>
      </w:pPr>
    </w:p>
    <w:tbl>
      <w:tblPr>
        <w:bidiVisual/>
        <w:tblW w:w="9781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781"/>
      </w:tblGrid>
      <w:tr w:rsidR="00437DE0" w:rsidRPr="009A47FD" w:rsidTr="00DB1643">
        <w:tc>
          <w:tcPr>
            <w:tcW w:w="9781" w:type="dxa"/>
            <w:shd w:val="clear" w:color="auto" w:fill="auto"/>
          </w:tcPr>
          <w:p w:rsidR="00437DE0" w:rsidRPr="009A47FD" w:rsidRDefault="00437DE0" w:rsidP="00DB1643">
            <w:pPr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rPr>
                <w:rFonts w:ascii="Traditional Arabic" w:hAnsi="Traditional Arabic" w:cs="Traditional Arabic"/>
              </w:rPr>
            </w:pPr>
          </w:p>
          <w:p w:rsidR="00437DE0" w:rsidRPr="009A47FD" w:rsidRDefault="008D36E1" w:rsidP="00DB1643">
            <w:pPr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rPr>
                <w:rFonts w:ascii="Traditional Arabic" w:hAnsi="Traditional Arabic" w:cs="Traditional Arabic"/>
                <w:b/>
                <w:bCs/>
                <w:color w:val="00437A"/>
              </w:rPr>
            </w:pPr>
            <w:r w:rsidRPr="009A47FD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t>التاريخ</w:t>
            </w:r>
            <w:r w:rsidR="00437DE0" w:rsidRPr="009A47FD">
              <w:rPr>
                <w:rFonts w:ascii="Traditional Arabic" w:hAnsi="Traditional Arabic" w:cs="Traditional Arabic"/>
                <w:color w:val="00437A"/>
              </w:rPr>
              <w:tab/>
            </w:r>
          </w:p>
          <w:p w:rsidR="00437DE0" w:rsidRPr="009A47FD" w:rsidRDefault="00437DE0" w:rsidP="00DB1643">
            <w:pPr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rPr>
                <w:rFonts w:ascii="Traditional Arabic" w:hAnsi="Traditional Arabic" w:cs="Traditional Arabic"/>
                <w:b/>
                <w:bCs/>
                <w:color w:val="00437A"/>
              </w:rPr>
            </w:pPr>
          </w:p>
          <w:p w:rsidR="00437DE0" w:rsidRPr="009A47FD" w:rsidRDefault="00BA025E" w:rsidP="00DB1643">
            <w:pPr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</w:pPr>
            <w:bookmarkStart w:id="58" w:name="lt_pId075"/>
            <w:r w:rsidRPr="009A47FD">
              <w:rPr>
                <w:rFonts w:ascii="Traditional Arabic" w:hAnsi="Traditional Arabic" w:cs="Traditional Arabic"/>
                <w:b/>
                <w:bCs/>
                <w:color w:val="00437A"/>
                <w:sz w:val="28"/>
                <w:szCs w:val="28"/>
                <w:rtl/>
              </w:rPr>
              <w:t>الاسم العائلي والشخصي</w:t>
            </w:r>
            <w:bookmarkEnd w:id="58"/>
            <w:r w:rsidR="00437DE0"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 xml:space="preserve"> </w:t>
            </w:r>
            <w:r w:rsidR="00437DE0" w:rsidRPr="009A47FD">
              <w:rPr>
                <w:rFonts w:ascii="Traditional Arabic" w:hAnsi="Traditional Arabic" w:cs="Traditional Arabic"/>
                <w:color w:val="00437A"/>
                <w:sz w:val="28"/>
                <w:szCs w:val="28"/>
              </w:rPr>
              <w:tab/>
            </w:r>
          </w:p>
          <w:p w:rsidR="00437DE0" w:rsidRPr="009A47FD" w:rsidRDefault="00437DE0" w:rsidP="00DB1643">
            <w:pPr>
              <w:bidi/>
              <w:spacing w:after="0" w:line="240" w:lineRule="auto"/>
              <w:rPr>
                <w:rFonts w:ascii="Traditional Arabic" w:hAnsi="Traditional Arabic" w:cs="Traditional Arabic"/>
                <w:color w:val="00437A"/>
              </w:rPr>
            </w:pPr>
          </w:p>
          <w:p w:rsidR="00437DE0" w:rsidRPr="009A47FD" w:rsidRDefault="008D36E1" w:rsidP="00DB1643">
            <w:pPr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rPr>
                <w:rFonts w:ascii="Traditional Arabic" w:hAnsi="Traditional Arabic" w:cs="Traditional Arabic"/>
                <w:color w:val="00437A"/>
              </w:rPr>
            </w:pPr>
            <w:r w:rsidRPr="009A47FD">
              <w:rPr>
                <w:rFonts w:ascii="Traditional Arabic" w:hAnsi="Traditional Arabic" w:cs="Traditional Arabic" w:hint="cs"/>
                <w:b/>
                <w:bCs/>
                <w:color w:val="00437A"/>
                <w:sz w:val="28"/>
                <w:szCs w:val="28"/>
                <w:rtl/>
              </w:rPr>
              <w:lastRenderedPageBreak/>
              <w:t>التوقيع</w:t>
            </w:r>
            <w:r w:rsidR="00437DE0" w:rsidRPr="009A47FD">
              <w:rPr>
                <w:rFonts w:ascii="Traditional Arabic" w:hAnsi="Traditional Arabic" w:cs="Traditional Arabic"/>
                <w:color w:val="00437A"/>
                <w:lang w:val="fr-FR"/>
              </w:rPr>
              <w:tab/>
            </w:r>
          </w:p>
          <w:p w:rsidR="00437DE0" w:rsidRPr="009A47FD" w:rsidRDefault="00437DE0" w:rsidP="00DB1643">
            <w:pPr>
              <w:bidi/>
              <w:spacing w:after="0" w:line="240" w:lineRule="auto"/>
              <w:rPr>
                <w:rFonts w:ascii="Traditional Arabic" w:hAnsi="Traditional Arabic" w:cs="Traditional Arabic"/>
              </w:rPr>
            </w:pPr>
          </w:p>
          <w:p w:rsidR="00437DE0" w:rsidRPr="009A47FD" w:rsidRDefault="00437DE0" w:rsidP="006937E7">
            <w:pPr>
              <w:bidi/>
              <w:spacing w:after="0" w:line="240" w:lineRule="auto"/>
              <w:jc w:val="center"/>
              <w:rPr>
                <w:rFonts w:ascii="Traditional Arabic" w:hAnsi="Traditional Arabic" w:cs="Traditional Arabic"/>
                <w:b/>
                <w:bCs/>
                <w:i/>
                <w:iCs/>
                <w:color w:val="0070C0"/>
              </w:rPr>
            </w:pPr>
            <w:r w:rsidRPr="009A47FD">
              <w:rPr>
                <w:rFonts w:ascii="Traditional Arabic" w:hAnsi="Traditional Arabic" w:cs="Traditional Arabic"/>
                <w:b/>
                <w:bCs/>
                <w:i/>
                <w:iCs/>
                <w:color w:val="0070C0"/>
                <w:sz w:val="28"/>
                <w:szCs w:val="28"/>
              </w:rPr>
              <w:t xml:space="preserve"> </w:t>
            </w:r>
            <w:bookmarkStart w:id="59" w:name="lt_pId077"/>
            <w:r w:rsidR="00E465E3" w:rsidRPr="009A47FD">
              <w:rPr>
                <w:rFonts w:ascii="Traditional Arabic" w:hAnsi="Traditional Arabic" w:cs="Traditional Arabic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 xml:space="preserve">بعد ملء الطلب على النحو الواجب، يجب </w:t>
            </w:r>
            <w:r w:rsidR="00042378">
              <w:rPr>
                <w:rFonts w:ascii="Traditional Arabic" w:hAnsi="Traditional Arabic" w:cs="Traditional Arabic" w:hint="cs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>إرساله</w:t>
            </w:r>
            <w:r w:rsidR="00E465E3" w:rsidRPr="009A47FD">
              <w:rPr>
                <w:rFonts w:ascii="Traditional Arabic" w:hAnsi="Traditional Arabic" w:cs="Traditional Arabic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 xml:space="preserve"> إلى اللجنة</w:t>
            </w:r>
            <w:r w:rsidR="00042378">
              <w:rPr>
                <w:rFonts w:ascii="Traditional Arabic" w:hAnsi="Traditional Arabic" w:cs="Traditional Arabic" w:hint="cs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r w:rsidR="00042378" w:rsidRPr="001F56C8">
              <w:rPr>
                <w:rFonts w:ascii="Traditional Arabic" w:hAnsi="Traditional Arabic" w:cs="Traditional Arabic" w:hint="cs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>بالبريد</w:t>
            </w:r>
            <w:r w:rsidR="00E465E3" w:rsidRPr="001F56C8">
              <w:rPr>
                <w:rFonts w:ascii="Traditional Arabic" w:hAnsi="Traditional Arabic" w:cs="Traditional Arabic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r w:rsidR="000F31E8" w:rsidRPr="001F56C8">
              <w:rPr>
                <w:rFonts w:ascii="Traditional Arabic" w:hAnsi="Traditional Arabic" w:cs="Traditional Arabic" w:hint="cs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>العادي</w:t>
            </w:r>
            <w:r w:rsidR="000F31E8">
              <w:rPr>
                <w:rFonts w:ascii="Traditional Arabic" w:hAnsi="Traditional Arabic" w:cs="Traditional Arabic" w:hint="cs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r w:rsidR="00E465E3" w:rsidRPr="009A47FD">
              <w:rPr>
                <w:rFonts w:ascii="Traditional Arabic" w:hAnsi="Traditional Arabic" w:cs="Traditional Arabic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>مرفقا بالوثائق المذكورة أعلاه</w:t>
            </w:r>
            <w:r w:rsidR="006937E7">
              <w:rPr>
                <w:rFonts w:ascii="Traditional Arabic" w:hAnsi="Traditional Arabic" w:cs="Traditional Arabic" w:hint="cs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 xml:space="preserve"> على العنوان التالي:</w:t>
            </w:r>
            <w:r w:rsidR="00E465E3" w:rsidRPr="009A47FD">
              <w:rPr>
                <w:rFonts w:ascii="Traditional Arabic" w:hAnsi="Traditional Arabic" w:cs="Traditional Arabic"/>
                <w:b/>
                <w:bCs/>
                <w:i/>
                <w:iCs/>
                <w:color w:val="0070C0"/>
                <w:sz w:val="28"/>
                <w:szCs w:val="28"/>
                <w:rtl/>
              </w:rPr>
              <w:t xml:space="preserve"> </w:t>
            </w:r>
            <w:bookmarkEnd w:id="59"/>
          </w:p>
          <w:p w:rsidR="00437DE0" w:rsidRPr="009A47FD" w:rsidRDefault="00437DE0" w:rsidP="00DB1643">
            <w:pPr>
              <w:tabs>
                <w:tab w:val="decimal" w:leader="underscore" w:pos="7371"/>
                <w:tab w:val="right" w:leader="underscore" w:pos="9356"/>
              </w:tabs>
              <w:bidi/>
              <w:spacing w:after="0" w:line="240" w:lineRule="auto"/>
              <w:rPr>
                <w:rFonts w:ascii="Traditional Arabic" w:hAnsi="Traditional Arabic" w:cs="Traditional Arabic"/>
              </w:rPr>
            </w:pPr>
          </w:p>
          <w:p w:rsidR="00437DE0" w:rsidRPr="00915522" w:rsidRDefault="00437DE0" w:rsidP="00DB1643">
            <w:pPr>
              <w:bidi/>
              <w:spacing w:after="0" w:line="240" w:lineRule="auto"/>
              <w:jc w:val="center"/>
              <w:rPr>
                <w:rFonts w:cs="Calibri"/>
              </w:rPr>
            </w:pPr>
            <w:bookmarkStart w:id="60" w:name="lt_pId078"/>
            <w:r w:rsidRPr="00915522">
              <w:rPr>
                <w:rFonts w:cs="Calibri"/>
              </w:rPr>
              <w:t>Commission for the Control of INTERPOL’s Files</w:t>
            </w:r>
            <w:bookmarkEnd w:id="60"/>
          </w:p>
          <w:p w:rsidR="00437DE0" w:rsidRPr="00915522" w:rsidRDefault="00437DE0" w:rsidP="00DB1643">
            <w:pPr>
              <w:bidi/>
              <w:spacing w:after="0" w:line="240" w:lineRule="auto"/>
              <w:jc w:val="center"/>
              <w:rPr>
                <w:rFonts w:cs="Calibri"/>
                <w:lang w:val="fr-FR"/>
              </w:rPr>
            </w:pPr>
            <w:bookmarkStart w:id="61" w:name="lt_pId079"/>
            <w:r w:rsidRPr="00915522">
              <w:rPr>
                <w:rFonts w:cs="Calibri"/>
                <w:lang w:val="fr-FR"/>
              </w:rPr>
              <w:t>200 quai Charles de Gaulle</w:t>
            </w:r>
            <w:bookmarkEnd w:id="61"/>
          </w:p>
          <w:p w:rsidR="00437DE0" w:rsidRPr="00915522" w:rsidRDefault="00437DE0" w:rsidP="00DB1643">
            <w:pPr>
              <w:bidi/>
              <w:spacing w:after="0" w:line="240" w:lineRule="auto"/>
              <w:jc w:val="center"/>
              <w:rPr>
                <w:rFonts w:cs="Calibri"/>
                <w:lang w:val="fr-FR"/>
              </w:rPr>
            </w:pPr>
            <w:bookmarkStart w:id="62" w:name="lt_pId080"/>
            <w:r w:rsidRPr="00915522">
              <w:rPr>
                <w:rFonts w:cs="Calibri"/>
                <w:lang w:val="fr-FR"/>
              </w:rPr>
              <w:t>69006 Lyon</w:t>
            </w:r>
            <w:bookmarkEnd w:id="62"/>
          </w:p>
          <w:p w:rsidR="00437DE0" w:rsidRPr="009A47FD" w:rsidRDefault="00437DE0" w:rsidP="00DB1643">
            <w:pPr>
              <w:bidi/>
              <w:spacing w:after="0" w:line="240" w:lineRule="auto"/>
              <w:jc w:val="center"/>
              <w:rPr>
                <w:rFonts w:ascii="Traditional Arabic" w:hAnsi="Traditional Arabic" w:cs="Traditional Arabic"/>
                <w:lang w:val="fr-FR"/>
              </w:rPr>
            </w:pPr>
            <w:bookmarkStart w:id="63" w:name="lt_pId081"/>
            <w:r w:rsidRPr="00915522">
              <w:rPr>
                <w:rFonts w:cs="Calibri"/>
                <w:u w:val="dotted"/>
                <w:lang w:val="fr-FR"/>
              </w:rPr>
              <w:t>France</w:t>
            </w:r>
            <w:bookmarkEnd w:id="63"/>
          </w:p>
        </w:tc>
      </w:tr>
    </w:tbl>
    <w:p w:rsidR="00DB1643" w:rsidRPr="009A47FD" w:rsidRDefault="00DB1643" w:rsidP="00437DE0">
      <w:pPr>
        <w:spacing w:after="0"/>
        <w:rPr>
          <w:rFonts w:ascii="Traditional Arabic" w:hAnsi="Traditional Arabic" w:cs="Traditional Arabic"/>
          <w:lang w:val="fr-FR"/>
        </w:rPr>
      </w:pPr>
    </w:p>
    <w:p w:rsidR="00DB1643" w:rsidRPr="009A47FD" w:rsidRDefault="00DB1643" w:rsidP="00DB1643">
      <w:pPr>
        <w:rPr>
          <w:rFonts w:ascii="Traditional Arabic" w:hAnsi="Traditional Arabic" w:cs="Traditional Arabic"/>
          <w:lang w:val="fr-FR"/>
        </w:rPr>
      </w:pPr>
    </w:p>
    <w:p w:rsidR="00437DE0" w:rsidRPr="009A47FD" w:rsidRDefault="00437DE0" w:rsidP="00DB1643">
      <w:pPr>
        <w:tabs>
          <w:tab w:val="left" w:pos="2629"/>
        </w:tabs>
        <w:rPr>
          <w:rFonts w:ascii="Traditional Arabic" w:hAnsi="Traditional Arabic" w:cs="Traditional Arabic"/>
          <w:lang w:val="fr-FR"/>
        </w:rPr>
      </w:pPr>
    </w:p>
    <w:sectPr w:rsidR="00437DE0" w:rsidRPr="009A47FD" w:rsidSect="00F0724D">
      <w:headerReference w:type="default" r:id="rId7"/>
      <w:footerReference w:type="default" r:id="rId8"/>
      <w:headerReference w:type="first" r:id="rId9"/>
      <w:footerReference w:type="first" r:id="rId10"/>
      <w:pgSz w:w="11907" w:h="16840" w:code="9"/>
      <w:pgMar w:top="1247" w:right="1418" w:bottom="1247" w:left="1418" w:header="567" w:footer="11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510AE" w:rsidRDefault="004510AE" w:rsidP="00437DE0">
      <w:pPr>
        <w:spacing w:after="0" w:line="240" w:lineRule="auto"/>
      </w:pPr>
      <w:r>
        <w:separator/>
      </w:r>
    </w:p>
  </w:endnote>
  <w:endnote w:type="continuationSeparator" w:id="0">
    <w:p w:rsidR="004510AE" w:rsidRDefault="004510AE" w:rsidP="00437D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Traditional Arabic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1643" w:rsidRPr="00FB0ED9" w:rsidRDefault="00DB1643" w:rsidP="006E0CA6">
    <w:pPr>
      <w:pStyle w:val="En-tte"/>
      <w:pBdr>
        <w:top w:val="single" w:sz="4" w:space="1" w:color="auto"/>
      </w:pBdr>
      <w:tabs>
        <w:tab w:val="clear" w:pos="9360"/>
        <w:tab w:val="right" w:pos="8929"/>
      </w:tabs>
      <w:bidi/>
      <w:rPr>
        <w:rFonts w:cs="Traditional Arabic" w:hint="cs"/>
        <w:iCs/>
        <w:szCs w:val="28"/>
        <w:rtl/>
        <w:lang w:val="fr-FR"/>
      </w:rPr>
    </w:pPr>
    <w:r w:rsidRPr="00FB0ED9">
      <w:rPr>
        <w:rFonts w:cs="Traditional Arabic"/>
        <w:i/>
        <w:szCs w:val="28"/>
        <w:rtl/>
        <w:lang w:val="fr-FR"/>
      </w:rPr>
      <w:tab/>
    </w:r>
    <w:r w:rsidR="00FB0ED9" w:rsidRPr="00FB0ED9">
      <w:rPr>
        <w:rFonts w:cs="Traditional Arabic"/>
        <w:iCs/>
        <w:szCs w:val="28"/>
        <w:rtl/>
        <w:lang w:val="fr-FR"/>
      </w:rPr>
      <w:tab/>
    </w:r>
  </w:p>
  <w:p w:rsidR="00DB1643" w:rsidRPr="00DB1643" w:rsidRDefault="00DB1643" w:rsidP="00DB1643">
    <w:pPr>
      <w:pStyle w:val="Pieddepage"/>
      <w:bidi/>
      <w:rPr>
        <w:rFonts w:hint="cs"/>
        <w:rtl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37DE0" w:rsidRDefault="008D36E1" w:rsidP="008D36E1">
    <w:pPr>
      <w:pStyle w:val="Pieddepage"/>
      <w:bidi/>
      <w:rPr>
        <w:rtl/>
      </w:rPr>
    </w:pPr>
    <w:r w:rsidRPr="00AF65A0">
      <w:rPr>
        <w:rFonts w:ascii="Traditional Arabic" w:hAnsi="Traditional Arabic" w:cs="Traditional Arabic" w:hint="cs"/>
        <w:color w:val="004F8A"/>
        <w:sz w:val="28"/>
        <w:szCs w:val="28"/>
        <w:rtl/>
      </w:rPr>
      <w:t>الإنتربول</w:t>
    </w:r>
    <w:r w:rsidRPr="00AF65A0">
      <w:rPr>
        <w:rFonts w:ascii="Traditional Arabic" w:hAnsi="Traditional Arabic" w:cs="Traditional Arabic"/>
        <w:color w:val="004F8A"/>
        <w:sz w:val="28"/>
        <w:szCs w:val="28"/>
        <w:rtl/>
      </w:rPr>
      <w:t xml:space="preserve"> ‏</w:t>
    </w:r>
    <w:r w:rsidRPr="00AF65A0">
      <w:rPr>
        <w:rFonts w:ascii="Traditional Arabic" w:hAnsi="Traditional Arabic" w:cs="Traditional Arabic"/>
        <w:color w:val="004F8A"/>
        <w:sz w:val="28"/>
        <w:szCs w:val="28"/>
        <w:cs/>
      </w:rPr>
      <w:t>‎</w:t>
    </w:r>
    <w:r w:rsidRPr="00AF65A0">
      <w:rPr>
        <w:rFonts w:ascii="Traditional Arabic" w:hAnsi="Traditional Arabic" w:cs="Traditional Arabic"/>
        <w:color w:val="004F8A"/>
        <w:sz w:val="28"/>
        <w:szCs w:val="28"/>
      </w:rPr>
      <w:t>-</w:t>
    </w:r>
    <w:r w:rsidRPr="00AF65A0">
      <w:rPr>
        <w:rFonts w:ascii="Traditional Arabic" w:hAnsi="Traditional Arabic" w:cs="Traditional Arabic"/>
        <w:color w:val="004F8A"/>
        <w:sz w:val="28"/>
        <w:szCs w:val="28"/>
        <w:cs/>
      </w:rPr>
      <w:t>‎</w:t>
    </w:r>
    <w:r w:rsidRPr="00AF65A0">
      <w:rPr>
        <w:rFonts w:ascii="Traditional Arabic" w:hAnsi="Traditional Arabic" w:cs="Traditional Arabic"/>
        <w:color w:val="004F8A"/>
        <w:sz w:val="28"/>
        <w:szCs w:val="28"/>
        <w:rtl/>
      </w:rPr>
      <w:t xml:space="preserve">‏ </w:t>
    </w:r>
    <w:r w:rsidRPr="00AF65A0">
      <w:rPr>
        <w:rFonts w:ascii="Traditional Arabic" w:hAnsi="Traditional Arabic" w:cs="Traditional Arabic" w:hint="cs"/>
        <w:color w:val="004F8A"/>
        <w:sz w:val="28"/>
        <w:szCs w:val="28"/>
        <w:rtl/>
      </w:rPr>
      <w:t>للاستخدام</w:t>
    </w:r>
    <w:r w:rsidRPr="00AF65A0">
      <w:rPr>
        <w:rFonts w:ascii="Traditional Arabic" w:hAnsi="Traditional Arabic" w:cs="Traditional Arabic"/>
        <w:color w:val="004F8A"/>
        <w:sz w:val="28"/>
        <w:szCs w:val="28"/>
        <w:rtl/>
      </w:rPr>
      <w:t xml:space="preserve"> </w:t>
    </w:r>
    <w:r w:rsidRPr="00AF65A0">
      <w:rPr>
        <w:rFonts w:ascii="Traditional Arabic" w:hAnsi="Traditional Arabic" w:cs="Traditional Arabic" w:hint="cs"/>
        <w:color w:val="004F8A"/>
        <w:sz w:val="28"/>
        <w:szCs w:val="28"/>
        <w:rtl/>
      </w:rPr>
      <w:t>الرسمي</w:t>
    </w:r>
    <w:r w:rsidRPr="00AF65A0">
      <w:rPr>
        <w:rFonts w:ascii="Traditional Arabic" w:hAnsi="Traditional Arabic" w:cs="Traditional Arabic"/>
        <w:color w:val="004F8A"/>
        <w:sz w:val="28"/>
        <w:szCs w:val="28"/>
        <w:rtl/>
      </w:rPr>
      <w:t xml:space="preserve"> </w:t>
    </w:r>
    <w:r w:rsidRPr="00AF65A0">
      <w:rPr>
        <w:rFonts w:ascii="Traditional Arabic" w:hAnsi="Traditional Arabic" w:cs="Traditional Arabic" w:hint="cs"/>
        <w:color w:val="004F8A"/>
        <w:sz w:val="28"/>
        <w:szCs w:val="28"/>
        <w:rtl/>
      </w:rPr>
      <w:t>فقط</w:t>
    </w:r>
  </w:p>
  <w:p w:rsidR="008D36E1" w:rsidRDefault="008D36E1" w:rsidP="008D36E1">
    <w:pPr>
      <w:pStyle w:val="Pieddepage"/>
      <w:bidi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510AE" w:rsidRDefault="004510AE" w:rsidP="00437DE0">
      <w:pPr>
        <w:spacing w:after="0" w:line="240" w:lineRule="auto"/>
      </w:pPr>
      <w:r>
        <w:separator/>
      </w:r>
    </w:p>
  </w:footnote>
  <w:footnote w:type="continuationSeparator" w:id="0">
    <w:p w:rsidR="004510AE" w:rsidRDefault="004510AE" w:rsidP="00437D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7D47" w:rsidRPr="00FE7D47" w:rsidRDefault="00FE7D47" w:rsidP="006E0CA6">
    <w:pPr>
      <w:pStyle w:val="En-tte"/>
      <w:bidi/>
      <w:spacing w:before="200" w:line="400" w:lineRule="exact"/>
      <w:jc w:val="center"/>
      <w:rPr>
        <w:rFonts w:ascii="Traditional Arabic" w:hAnsi="Traditional Arabic" w:cs="Traditional Arabic"/>
        <w:b/>
        <w:bCs/>
        <w:sz w:val="32"/>
        <w:szCs w:val="32"/>
        <w:rtl/>
        <w:lang w:val="fr-FR" w:bidi="ar-LB"/>
      </w:rPr>
    </w:pPr>
    <w:r w:rsidRPr="00FE7D47">
      <w:rPr>
        <w:rFonts w:ascii="Traditional Arabic" w:hAnsi="Traditional Arabic" w:cs="Traditional Arabic"/>
        <w:b/>
        <w:bCs/>
        <w:sz w:val="32"/>
        <w:szCs w:val="32"/>
        <w:rtl/>
        <w:lang w:val="fr-FR" w:bidi="ar-LB"/>
      </w:rPr>
      <w:t>لجنة الرقابة على محفوظات الإنتربول</w:t>
    </w:r>
  </w:p>
  <w:p w:rsidR="00FE7D47" w:rsidRPr="00FE7D47" w:rsidRDefault="00FE7D47" w:rsidP="00CA25CB">
    <w:pPr>
      <w:pStyle w:val="En-tte"/>
      <w:bidi/>
      <w:spacing w:line="400" w:lineRule="exact"/>
      <w:jc w:val="center"/>
      <w:rPr>
        <w:rFonts w:ascii="Traditional Arabic" w:hAnsi="Traditional Arabic" w:cs="Traditional Arabic" w:hint="cs"/>
        <w:b/>
        <w:bCs/>
        <w:color w:val="FF0000"/>
        <w:sz w:val="32"/>
        <w:szCs w:val="32"/>
        <w:rtl/>
        <w:lang w:val="fr-FR" w:bidi="ar-LB"/>
      </w:rPr>
    </w:pPr>
    <w:r>
      <w:rPr>
        <w:rFonts w:ascii="Traditional Arabic" w:hAnsi="Traditional Arabic" w:cs="Traditional Arabic" w:hint="cs"/>
        <w:b/>
        <w:bCs/>
        <w:color w:val="FF0000"/>
        <w:sz w:val="32"/>
        <w:szCs w:val="32"/>
        <w:rtl/>
      </w:rPr>
      <w:t xml:space="preserve">استمارة </w:t>
    </w:r>
    <w:r w:rsidRPr="00FE7D47">
      <w:rPr>
        <w:rFonts w:ascii="Traditional Arabic" w:hAnsi="Traditional Arabic" w:cs="Traditional Arabic"/>
        <w:b/>
        <w:bCs/>
        <w:color w:val="FF0000"/>
        <w:sz w:val="32"/>
        <w:szCs w:val="32"/>
        <w:rtl/>
      </w:rPr>
      <w:t xml:space="preserve">طلب </w:t>
    </w:r>
  </w:p>
  <w:p w:rsidR="00437DE0" w:rsidRPr="00207DB0" w:rsidRDefault="00437DE0" w:rsidP="00437DE0">
    <w:pPr>
      <w:pStyle w:val="En-tte"/>
      <w:jc w:val="center"/>
      <w:rPr>
        <w:rFonts w:cs="Calibri"/>
        <w:b/>
        <w:bCs/>
        <w:color w:val="FF0000"/>
        <w:lang w:bidi="ar-LB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B1643" w:rsidRPr="00DF11B4" w:rsidRDefault="00D25B50" w:rsidP="006E0CA6">
    <w:pPr>
      <w:pStyle w:val="En-tte"/>
      <w:bidi/>
      <w:jc w:val="right"/>
      <w:rPr>
        <w:rFonts w:ascii="Traditional Arabic" w:hAnsi="Traditional Arabic" w:cs="Traditional Arabic"/>
        <w:i/>
        <w:sz w:val="28"/>
        <w:szCs w:val="28"/>
        <w:rtl/>
      </w:rPr>
    </w:pPr>
    <w:r>
      <w:rPr>
        <w:noProof/>
        <w:lang w:val="fr-FR" w:eastAsia="fr-FR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column">
            <wp:posOffset>5485130</wp:posOffset>
          </wp:positionH>
          <wp:positionV relativeFrom="paragraph">
            <wp:posOffset>-66040</wp:posOffset>
          </wp:positionV>
          <wp:extent cx="484505" cy="471170"/>
          <wp:effectExtent l="0" t="0" r="0" b="5080"/>
          <wp:wrapNone/>
          <wp:docPr id="2" name="Image 1" descr="LOGO CCF FI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1" descr="LOGO CCF FINAL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4505" cy="4711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B1643">
      <w:rPr>
        <w:rFonts w:ascii="Traditional Arabic" w:hAnsi="Traditional Arabic" w:cs="Traditional Arabic" w:hint="cs"/>
        <w:i/>
        <w:sz w:val="28"/>
        <w:szCs w:val="28"/>
        <w:rtl/>
      </w:rPr>
      <w:t xml:space="preserve"> </w:t>
    </w:r>
  </w:p>
  <w:p w:rsidR="00EC16D6" w:rsidRPr="00F0724D" w:rsidRDefault="00EC16D6">
    <w:pPr>
      <w:pStyle w:val="En-tt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070ADE"/>
    <w:multiLevelType w:val="hybridMultilevel"/>
    <w:tmpl w:val="305ED28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6B6040D"/>
    <w:multiLevelType w:val="hybridMultilevel"/>
    <w:tmpl w:val="184C7BC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C81805"/>
    <w:multiLevelType w:val="multilevel"/>
    <w:tmpl w:val="440E1E36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numFmt w:val="decimal"/>
      <w:lvlText w:val=""/>
      <w:lvlJc w:val="left"/>
    </w:lvl>
  </w:abstractNum>
  <w:abstractNum w:abstractNumId="3" w15:restartNumberingAfterBreak="0">
    <w:nsid w:val="3A3B17C6"/>
    <w:multiLevelType w:val="hybridMultilevel"/>
    <w:tmpl w:val="87F0AC6E"/>
    <w:lvl w:ilvl="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00437A"/>
      </w:rPr>
    </w:lvl>
    <w:lvl w:ilvl="1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C833C4B"/>
    <w:multiLevelType w:val="hybridMultilevel"/>
    <w:tmpl w:val="74402E50"/>
    <w:lvl w:ilvl="0">
      <w:start w:val="1"/>
      <w:numFmt w:val="upperLetter"/>
      <w:lvlText w:val="%1."/>
      <w:lvlJc w:val="left"/>
      <w:pPr>
        <w:ind w:left="360" w:hanging="360"/>
      </w:pPr>
    </w:lvl>
    <w:lvl w:ilvl="1" w:tentative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4CB0304A"/>
    <w:multiLevelType w:val="hybridMultilevel"/>
    <w:tmpl w:val="58726656"/>
    <w:lvl w:ilvl="0" w:tplc="6AF4887A">
      <w:start w:val="2"/>
      <w:numFmt w:val="decimal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FFFFFFFF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6ADD5CF6"/>
    <w:multiLevelType w:val="hybridMultilevel"/>
    <w:tmpl w:val="E30A73E4"/>
    <w:lvl w:ilvl="0" w:tplc="C458D99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94239EF"/>
    <w:multiLevelType w:val="multilevel"/>
    <w:tmpl w:val="9D2ABBCC"/>
    <w:lvl w:ilvl="0">
      <w:start w:val="1"/>
      <w:numFmt w:val="bullet"/>
      <w:lvlText w:val=""/>
      <w:lvlJc w:val="left"/>
      <w:pPr>
        <w:ind w:left="1494" w:hanging="360"/>
      </w:pPr>
      <w:rPr>
        <w:rFonts w:ascii="Wingdings" w:hAnsi="Wingdings" w:hint="default"/>
      </w:rPr>
    </w:lvl>
    <w:lvl w:ilvl="1">
      <w:start w:val="1"/>
      <w:numFmt w:val="decimal"/>
      <w:lvlText w:val="%2."/>
      <w:lvlJc w:val="left"/>
      <w:pPr>
        <w:ind w:left="2214" w:hanging="360"/>
      </w:pPr>
    </w:lvl>
    <w:lvl w:ilvl="2">
      <w:start w:val="1"/>
      <w:numFmt w:val="decimal"/>
      <w:lvlText w:val="%3."/>
      <w:lvlJc w:val="left"/>
      <w:pPr>
        <w:ind w:left="2934" w:hanging="360"/>
      </w:pPr>
    </w:lvl>
    <w:lvl w:ilvl="3">
      <w:start w:val="1"/>
      <w:numFmt w:val="decimal"/>
      <w:lvlText w:val="%4."/>
      <w:lvlJc w:val="left"/>
      <w:pPr>
        <w:ind w:left="3654" w:hanging="360"/>
      </w:pPr>
    </w:lvl>
    <w:lvl w:ilvl="4">
      <w:start w:val="1"/>
      <w:numFmt w:val="decimal"/>
      <w:lvlText w:val="%5."/>
      <w:lvlJc w:val="left"/>
      <w:pPr>
        <w:ind w:left="4374" w:hanging="360"/>
      </w:pPr>
    </w:lvl>
    <w:lvl w:ilvl="5">
      <w:start w:val="1"/>
      <w:numFmt w:val="decimal"/>
      <w:lvlText w:val="%6."/>
      <w:lvlJc w:val="left"/>
      <w:pPr>
        <w:ind w:left="5094" w:hanging="360"/>
      </w:pPr>
    </w:lvl>
    <w:lvl w:ilvl="6">
      <w:start w:val="1"/>
      <w:numFmt w:val="decimal"/>
      <w:lvlText w:val="%7."/>
      <w:lvlJc w:val="left"/>
      <w:pPr>
        <w:ind w:left="5814" w:hanging="360"/>
      </w:pPr>
    </w:lvl>
    <w:lvl w:ilvl="7">
      <w:start w:val="1"/>
      <w:numFmt w:val="decimal"/>
      <w:lvlText w:val="%8."/>
      <w:lvlJc w:val="left"/>
      <w:pPr>
        <w:ind w:left="6534" w:hanging="360"/>
      </w:pPr>
    </w:lvl>
    <w:lvl w:ilvl="8">
      <w:numFmt w:val="decimal"/>
      <w:lvlText w:val=""/>
      <w:lvlJc w:val="left"/>
    </w:lvl>
  </w:abstractNum>
  <w:num w:numId="1">
    <w:abstractNumId w:val="2"/>
  </w:num>
  <w:num w:numId="2">
    <w:abstractNumId w:val="7"/>
  </w:num>
  <w:num w:numId="3">
    <w:abstractNumId w:val="5"/>
  </w:num>
  <w:num w:numId="4">
    <w:abstractNumId w:val="4"/>
  </w:num>
  <w:num w:numId="5">
    <w:abstractNumId w:val="3"/>
  </w:num>
  <w:num w:numId="6">
    <w:abstractNumId w:val="1"/>
  </w:num>
  <w:num w:numId="7">
    <w:abstractNumId w:val="0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4107"/>
    <w:rsid w:val="000139D8"/>
    <w:rsid w:val="00014679"/>
    <w:rsid w:val="000162BF"/>
    <w:rsid w:val="00026A7A"/>
    <w:rsid w:val="00042378"/>
    <w:rsid w:val="00043B44"/>
    <w:rsid w:val="000F31E8"/>
    <w:rsid w:val="00117179"/>
    <w:rsid w:val="001229A6"/>
    <w:rsid w:val="00135EF1"/>
    <w:rsid w:val="001748BF"/>
    <w:rsid w:val="001C78EE"/>
    <w:rsid w:val="001F56C8"/>
    <w:rsid w:val="00204035"/>
    <w:rsid w:val="002137D7"/>
    <w:rsid w:val="00215432"/>
    <w:rsid w:val="00215CF6"/>
    <w:rsid w:val="00247A0A"/>
    <w:rsid w:val="002A17D3"/>
    <w:rsid w:val="002C4A5D"/>
    <w:rsid w:val="002F17A2"/>
    <w:rsid w:val="002F22D5"/>
    <w:rsid w:val="002F483D"/>
    <w:rsid w:val="002F77F7"/>
    <w:rsid w:val="00301FE6"/>
    <w:rsid w:val="003160D7"/>
    <w:rsid w:val="00326C89"/>
    <w:rsid w:val="0037382A"/>
    <w:rsid w:val="00390E29"/>
    <w:rsid w:val="003E51FA"/>
    <w:rsid w:val="003E6228"/>
    <w:rsid w:val="003F3818"/>
    <w:rsid w:val="003F6073"/>
    <w:rsid w:val="0040122F"/>
    <w:rsid w:val="00437DE0"/>
    <w:rsid w:val="0044623C"/>
    <w:rsid w:val="004510AE"/>
    <w:rsid w:val="004D7BE0"/>
    <w:rsid w:val="004F2598"/>
    <w:rsid w:val="0050290F"/>
    <w:rsid w:val="005C40E7"/>
    <w:rsid w:val="005D42F0"/>
    <w:rsid w:val="005E71F2"/>
    <w:rsid w:val="006258E8"/>
    <w:rsid w:val="006435BE"/>
    <w:rsid w:val="00650D8E"/>
    <w:rsid w:val="006514A9"/>
    <w:rsid w:val="00653547"/>
    <w:rsid w:val="0068731F"/>
    <w:rsid w:val="006937E7"/>
    <w:rsid w:val="006E0CA6"/>
    <w:rsid w:val="006F49FD"/>
    <w:rsid w:val="00746E2D"/>
    <w:rsid w:val="00754501"/>
    <w:rsid w:val="00763B0C"/>
    <w:rsid w:val="007D76B8"/>
    <w:rsid w:val="007F668C"/>
    <w:rsid w:val="00822380"/>
    <w:rsid w:val="008B3982"/>
    <w:rsid w:val="008D36E1"/>
    <w:rsid w:val="008D5B2C"/>
    <w:rsid w:val="00904D56"/>
    <w:rsid w:val="00915522"/>
    <w:rsid w:val="0092388A"/>
    <w:rsid w:val="00952FFE"/>
    <w:rsid w:val="0098280D"/>
    <w:rsid w:val="00995F22"/>
    <w:rsid w:val="009A47FD"/>
    <w:rsid w:val="009B5D4A"/>
    <w:rsid w:val="009E6026"/>
    <w:rsid w:val="009F7B16"/>
    <w:rsid w:val="00A81FC8"/>
    <w:rsid w:val="00A834D7"/>
    <w:rsid w:val="00AB3638"/>
    <w:rsid w:val="00AE1882"/>
    <w:rsid w:val="00B045D3"/>
    <w:rsid w:val="00B9226D"/>
    <w:rsid w:val="00BA025E"/>
    <w:rsid w:val="00BA16AA"/>
    <w:rsid w:val="00BA46C4"/>
    <w:rsid w:val="00BC3E32"/>
    <w:rsid w:val="00BE2E93"/>
    <w:rsid w:val="00C025E7"/>
    <w:rsid w:val="00C1301B"/>
    <w:rsid w:val="00CA25CB"/>
    <w:rsid w:val="00CB19EB"/>
    <w:rsid w:val="00D25B50"/>
    <w:rsid w:val="00D264F8"/>
    <w:rsid w:val="00D66A94"/>
    <w:rsid w:val="00DB1643"/>
    <w:rsid w:val="00DF11B4"/>
    <w:rsid w:val="00E11D2C"/>
    <w:rsid w:val="00E23519"/>
    <w:rsid w:val="00E465E3"/>
    <w:rsid w:val="00E4779E"/>
    <w:rsid w:val="00E51309"/>
    <w:rsid w:val="00E7072F"/>
    <w:rsid w:val="00E81436"/>
    <w:rsid w:val="00E84BEC"/>
    <w:rsid w:val="00EA02AD"/>
    <w:rsid w:val="00EC16D6"/>
    <w:rsid w:val="00EC2195"/>
    <w:rsid w:val="00F0724D"/>
    <w:rsid w:val="00F144E8"/>
    <w:rsid w:val="00F1523E"/>
    <w:rsid w:val="00F15407"/>
    <w:rsid w:val="00F31C8C"/>
    <w:rsid w:val="00F75E43"/>
    <w:rsid w:val="00F84668"/>
    <w:rsid w:val="00FB0ED9"/>
    <w:rsid w:val="00FC13C1"/>
    <w:rsid w:val="00FD56EA"/>
    <w:rsid w:val="00FE7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41B095F7-7C27-479B-898A-7BEED4C80E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Arial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  <w:lang w:val="en-US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0041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004107"/>
  </w:style>
  <w:style w:type="paragraph" w:styleId="Pieddepage">
    <w:name w:val="footer"/>
    <w:basedOn w:val="Normal"/>
    <w:link w:val="PieddepageCar"/>
    <w:uiPriority w:val="99"/>
    <w:unhideWhenUsed/>
    <w:rsid w:val="0000410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004107"/>
  </w:style>
  <w:style w:type="paragraph" w:styleId="Paragraphedeliste">
    <w:name w:val="List Paragraph"/>
    <w:basedOn w:val="Normal"/>
    <w:uiPriority w:val="34"/>
    <w:qFormat/>
    <w:rsid w:val="00947157"/>
    <w:pPr>
      <w:ind w:left="720"/>
      <w:contextualSpacing/>
    </w:pPr>
  </w:style>
  <w:style w:type="table" w:styleId="Grilledutableau">
    <w:name w:val="Table Grid"/>
    <w:basedOn w:val="TableauNormal"/>
    <w:uiPriority w:val="39"/>
    <w:rsid w:val="003719F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C120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link w:val="Textedebulles"/>
    <w:uiPriority w:val="99"/>
    <w:semiHidden/>
    <w:rsid w:val="00C120EC"/>
    <w:rPr>
      <w:rFonts w:ascii="Segoe UI" w:hAnsi="Segoe UI" w:cs="Segoe UI"/>
      <w:sz w:val="18"/>
      <w:szCs w:val="18"/>
    </w:rPr>
  </w:style>
  <w:style w:type="paragraph" w:styleId="Retraitcorpsdetexte">
    <w:name w:val="Body Text Indent"/>
    <w:basedOn w:val="Normal"/>
    <w:link w:val="RetraitcorpsdetexteCar"/>
    <w:uiPriority w:val="99"/>
    <w:semiHidden/>
    <w:unhideWhenUsed/>
    <w:rsid w:val="00F94345"/>
    <w:pPr>
      <w:spacing w:after="120" w:line="252" w:lineRule="auto"/>
      <w:ind w:left="283"/>
    </w:pPr>
    <w:rPr>
      <w:rFonts w:cs="Calibri"/>
    </w:rPr>
  </w:style>
  <w:style w:type="character" w:customStyle="1" w:styleId="RetraitcorpsdetexteCar">
    <w:name w:val="Retrait corps de texte Car"/>
    <w:link w:val="Retraitcorpsdetexte"/>
    <w:uiPriority w:val="99"/>
    <w:semiHidden/>
    <w:rsid w:val="00F94345"/>
    <w:rPr>
      <w:rFonts w:ascii="Calibri" w:hAnsi="Calibri" w:cs="Calibri"/>
    </w:rPr>
  </w:style>
  <w:style w:type="character" w:styleId="Numrodepage">
    <w:name w:val="page number"/>
    <w:basedOn w:val="Policepardfaut"/>
    <w:rsid w:val="00F41E2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37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59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63DA0F75.dotm</Template>
  <TotalTime>0</TotalTime>
  <Pages>5</Pages>
  <Words>552</Words>
  <Characters>3040</Characters>
  <Application>Microsoft Office Word</Application>
  <DocSecurity>0</DocSecurity>
  <Lines>25</Lines>
  <Paragraphs>7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OIPC INTERPOL</Company>
  <LinksUpToDate>false</LinksUpToDate>
  <CharactersWithSpaces>3585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AUDUBERT Florence</dc:creator>
  <cp:keywords/>
  <cp:lastModifiedBy>HEYLIGEN Marguerite</cp:lastModifiedBy>
  <cp:revision>2</cp:revision>
  <cp:lastPrinted>2017-05-11T16:26:00Z</cp:lastPrinted>
  <dcterms:created xsi:type="dcterms:W3CDTF">2019-01-02T13:04:00Z</dcterms:created>
  <dcterms:modified xsi:type="dcterms:W3CDTF">2019-01-02T13:04:00Z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terpolClassification">
    <vt:lpwstr>For official use only</vt:lpwstr>
  </property>
  <property fmtid="{D5CDD505-2E9C-101B-9397-08002B2CF9AE}" pid="3" name="TitusGUID">
    <vt:lpwstr>c0c74d00-5ac8-4ccc-973b-2b290f99cfaa</vt:lpwstr>
  </property>
</Properties>
</file>